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AD2" w:rsidRDefault="00365AD2" w:rsidP="00B2145C">
      <w:pPr>
        <w:jc w:val="right"/>
        <w:rPr>
          <w:b/>
          <w:bCs/>
          <w:sz w:val="22"/>
          <w:szCs w:val="22"/>
        </w:rPr>
      </w:pPr>
    </w:p>
    <w:p w:rsidR="00365AD2" w:rsidRPr="00B2145C" w:rsidRDefault="00365AD2" w:rsidP="00B2145C">
      <w:pPr>
        <w:jc w:val="right"/>
        <w:rPr>
          <w:b/>
          <w:bCs/>
          <w:sz w:val="22"/>
          <w:szCs w:val="22"/>
        </w:rPr>
      </w:pPr>
      <w:r w:rsidRPr="00B2145C">
        <w:rPr>
          <w:b/>
          <w:bCs/>
          <w:sz w:val="22"/>
          <w:szCs w:val="22"/>
        </w:rPr>
        <w:t xml:space="preserve">Приложение №2 </w:t>
      </w:r>
    </w:p>
    <w:p w:rsidR="00365AD2" w:rsidRPr="00B2145C" w:rsidRDefault="00365AD2" w:rsidP="00B2145C">
      <w:pPr>
        <w:jc w:val="right"/>
        <w:rPr>
          <w:sz w:val="22"/>
          <w:szCs w:val="22"/>
        </w:rPr>
      </w:pPr>
      <w:r>
        <w:rPr>
          <w:sz w:val="22"/>
          <w:szCs w:val="22"/>
        </w:rPr>
        <w:t>к «дорожной карте»</w:t>
      </w:r>
    </w:p>
    <w:p w:rsidR="00365AD2" w:rsidRDefault="00365AD2" w:rsidP="00AE3E63">
      <w:pPr>
        <w:jc w:val="center"/>
        <w:rPr>
          <w:b/>
          <w:bCs/>
          <w:sz w:val="28"/>
          <w:szCs w:val="28"/>
        </w:rPr>
      </w:pPr>
    </w:p>
    <w:p w:rsidR="00365AD2" w:rsidRDefault="00365AD2" w:rsidP="00AE3E63">
      <w:pPr>
        <w:jc w:val="center"/>
        <w:rPr>
          <w:b/>
          <w:bCs/>
          <w:sz w:val="28"/>
          <w:szCs w:val="28"/>
        </w:rPr>
      </w:pPr>
    </w:p>
    <w:p w:rsidR="00365AD2" w:rsidRDefault="00365AD2" w:rsidP="00AE3E63">
      <w:pPr>
        <w:jc w:val="center"/>
        <w:rPr>
          <w:b/>
          <w:bCs/>
          <w:sz w:val="28"/>
          <w:szCs w:val="28"/>
        </w:rPr>
      </w:pPr>
    </w:p>
    <w:p w:rsidR="00365AD2" w:rsidRPr="00AE3E63" w:rsidRDefault="00365AD2" w:rsidP="00AE3E63">
      <w:pPr>
        <w:jc w:val="center"/>
        <w:rPr>
          <w:b/>
          <w:bCs/>
          <w:sz w:val="28"/>
          <w:szCs w:val="28"/>
        </w:rPr>
      </w:pPr>
      <w:r w:rsidRPr="00AE3E63">
        <w:rPr>
          <w:b/>
          <w:bCs/>
          <w:sz w:val="28"/>
          <w:szCs w:val="28"/>
        </w:rPr>
        <w:t xml:space="preserve">Перечень мероприятий </w:t>
      </w:r>
    </w:p>
    <w:p w:rsidR="00365AD2" w:rsidRPr="00AE3E63" w:rsidRDefault="00365AD2" w:rsidP="00AE3E63">
      <w:pPr>
        <w:ind w:left="1134" w:right="1134"/>
        <w:jc w:val="center"/>
        <w:rPr>
          <w:b/>
          <w:bCs/>
          <w:noProof/>
          <w:sz w:val="28"/>
          <w:szCs w:val="28"/>
        </w:rPr>
      </w:pPr>
      <w:r w:rsidRPr="00AE3E63">
        <w:rPr>
          <w:b/>
          <w:bCs/>
          <w:noProof/>
          <w:sz w:val="28"/>
          <w:szCs w:val="28"/>
        </w:rPr>
        <w:t>реализуемых для достижения запланированных значений показателей доступности</w:t>
      </w:r>
    </w:p>
    <w:p w:rsidR="00365AD2" w:rsidRPr="00AE3E63" w:rsidRDefault="00365AD2" w:rsidP="00AE3E63">
      <w:pPr>
        <w:jc w:val="center"/>
        <w:rPr>
          <w:b/>
          <w:bCs/>
          <w:sz w:val="28"/>
          <w:szCs w:val="28"/>
        </w:rPr>
      </w:pPr>
      <w:r w:rsidRPr="00AE3E63">
        <w:rPr>
          <w:b/>
          <w:bCs/>
          <w:noProof/>
          <w:sz w:val="28"/>
          <w:szCs w:val="28"/>
        </w:rPr>
        <w:t>для инвалидов объектов и услуг в городском округе "Александровск-Сахалинский район"  на 2016-2020 годы</w:t>
      </w:r>
    </w:p>
    <w:p w:rsidR="00365AD2" w:rsidRPr="00AE3E63" w:rsidRDefault="00365AD2">
      <w:pPr>
        <w:rPr>
          <w:b/>
          <w:bCs/>
          <w:sz w:val="28"/>
          <w:szCs w:val="28"/>
        </w:rPr>
      </w:pPr>
    </w:p>
    <w:p w:rsidR="00365AD2" w:rsidRDefault="00365AD2"/>
    <w:p w:rsidR="00365AD2" w:rsidRDefault="00365AD2"/>
    <w:tbl>
      <w:tblPr>
        <w:tblW w:w="153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3509"/>
        <w:gridCol w:w="4287"/>
        <w:gridCol w:w="3119"/>
        <w:gridCol w:w="1417"/>
        <w:gridCol w:w="2268"/>
      </w:tblGrid>
      <w:tr w:rsidR="00365AD2" w:rsidRPr="00C7079E">
        <w:trPr>
          <w:trHeight w:val="475"/>
        </w:trPr>
        <w:tc>
          <w:tcPr>
            <w:tcW w:w="710" w:type="dxa"/>
            <w:vMerge w:val="restart"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365AD2" w:rsidRPr="00C7079E" w:rsidRDefault="00365AD2" w:rsidP="00584AAC">
            <w:pPr>
              <w:rPr>
                <w:sz w:val="28"/>
                <w:szCs w:val="28"/>
              </w:rPr>
            </w:pPr>
            <w:r w:rsidRPr="00C7079E">
              <w:rPr>
                <w:sz w:val="28"/>
                <w:szCs w:val="28"/>
              </w:rPr>
              <w:t>п/п</w:t>
            </w:r>
          </w:p>
        </w:tc>
        <w:tc>
          <w:tcPr>
            <w:tcW w:w="3509" w:type="dxa"/>
            <w:vMerge w:val="restart"/>
          </w:tcPr>
          <w:p w:rsidR="00365AD2" w:rsidRDefault="00365AD2" w:rsidP="00584AAC">
            <w:pPr>
              <w:rPr>
                <w:sz w:val="28"/>
                <w:szCs w:val="28"/>
              </w:rPr>
            </w:pPr>
            <w:r w:rsidRPr="00C7079E">
              <w:rPr>
                <w:sz w:val="28"/>
                <w:szCs w:val="28"/>
              </w:rPr>
              <w:t xml:space="preserve">Наименование </w:t>
            </w:r>
          </w:p>
          <w:p w:rsidR="00365AD2" w:rsidRPr="00C7079E" w:rsidRDefault="00365AD2" w:rsidP="00584AAC">
            <w:pPr>
              <w:rPr>
                <w:sz w:val="28"/>
                <w:szCs w:val="28"/>
              </w:rPr>
            </w:pPr>
            <w:r w:rsidRPr="00C7079E">
              <w:rPr>
                <w:sz w:val="28"/>
                <w:szCs w:val="28"/>
              </w:rPr>
              <w:t>мероприятия</w:t>
            </w:r>
          </w:p>
        </w:tc>
        <w:tc>
          <w:tcPr>
            <w:tcW w:w="4287" w:type="dxa"/>
            <w:vMerge w:val="restart"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  <w:r w:rsidRPr="00C7079E">
              <w:rPr>
                <w:sz w:val="28"/>
                <w:szCs w:val="28"/>
              </w:rPr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3119" w:type="dxa"/>
            <w:vMerge w:val="restart"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  <w:r w:rsidRPr="00C7079E">
              <w:rPr>
                <w:sz w:val="28"/>
                <w:szCs w:val="28"/>
              </w:rPr>
              <w:t>Ответственны</w:t>
            </w:r>
            <w:r>
              <w:rPr>
                <w:sz w:val="28"/>
                <w:szCs w:val="28"/>
              </w:rPr>
              <w:t>й</w:t>
            </w:r>
            <w:r w:rsidRPr="00C7079E">
              <w:rPr>
                <w:sz w:val="28"/>
                <w:szCs w:val="28"/>
              </w:rPr>
              <w:t xml:space="preserve"> исполнител</w:t>
            </w:r>
            <w:r>
              <w:rPr>
                <w:sz w:val="28"/>
                <w:szCs w:val="28"/>
              </w:rPr>
              <w:t>ь</w:t>
            </w:r>
            <w:r w:rsidRPr="00C7079E">
              <w:rPr>
                <w:sz w:val="28"/>
                <w:szCs w:val="28"/>
              </w:rPr>
              <w:t xml:space="preserve">, соисполнители  </w:t>
            </w:r>
          </w:p>
        </w:tc>
        <w:tc>
          <w:tcPr>
            <w:tcW w:w="1417" w:type="dxa"/>
            <w:vMerge w:val="restart"/>
          </w:tcPr>
          <w:p w:rsidR="00365AD2" w:rsidRPr="00AE3E63" w:rsidRDefault="00365AD2" w:rsidP="00584AAC">
            <w:pPr>
              <w:rPr>
                <w:sz w:val="26"/>
                <w:szCs w:val="26"/>
              </w:rPr>
            </w:pPr>
            <w:r w:rsidRPr="00AE3E63">
              <w:rPr>
                <w:sz w:val="26"/>
                <w:szCs w:val="26"/>
              </w:rPr>
              <w:t>Срок</w:t>
            </w:r>
          </w:p>
          <w:p w:rsidR="00365AD2" w:rsidRPr="00AE3E63" w:rsidRDefault="00365AD2" w:rsidP="00584AAC">
            <w:pPr>
              <w:rPr>
                <w:sz w:val="26"/>
                <w:szCs w:val="26"/>
              </w:rPr>
            </w:pPr>
            <w:r w:rsidRPr="00AE3E63">
              <w:rPr>
                <w:sz w:val="26"/>
                <w:szCs w:val="26"/>
              </w:rPr>
              <w:t>реализации</w:t>
            </w:r>
          </w:p>
        </w:tc>
        <w:tc>
          <w:tcPr>
            <w:tcW w:w="2268" w:type="dxa"/>
            <w:vMerge w:val="restart"/>
          </w:tcPr>
          <w:p w:rsidR="00365AD2" w:rsidRPr="00C94DED" w:rsidRDefault="00365AD2" w:rsidP="00584AAC">
            <w:pPr>
              <w:rPr>
                <w:sz w:val="26"/>
                <w:szCs w:val="26"/>
              </w:rPr>
            </w:pPr>
            <w:r w:rsidRPr="00C94DED">
              <w:rPr>
                <w:sz w:val="26"/>
                <w:szCs w:val="26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  <w:tr w:rsidR="00365AD2" w:rsidRPr="00C7079E">
        <w:trPr>
          <w:trHeight w:val="702"/>
        </w:trPr>
        <w:tc>
          <w:tcPr>
            <w:tcW w:w="710" w:type="dxa"/>
            <w:vMerge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</w:p>
        </w:tc>
        <w:tc>
          <w:tcPr>
            <w:tcW w:w="3509" w:type="dxa"/>
            <w:vMerge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</w:p>
        </w:tc>
        <w:tc>
          <w:tcPr>
            <w:tcW w:w="4287" w:type="dxa"/>
            <w:vMerge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65AD2" w:rsidRPr="00C7079E" w:rsidRDefault="00365AD2" w:rsidP="00584AAC">
            <w:pPr>
              <w:rPr>
                <w:sz w:val="28"/>
                <w:szCs w:val="28"/>
              </w:rPr>
            </w:pPr>
          </w:p>
        </w:tc>
      </w:tr>
      <w:tr w:rsidR="00365AD2" w:rsidRPr="00C7079E">
        <w:trPr>
          <w:trHeight w:val="473"/>
        </w:trPr>
        <w:tc>
          <w:tcPr>
            <w:tcW w:w="710" w:type="dxa"/>
            <w:vMerge w:val="restart"/>
          </w:tcPr>
          <w:p w:rsidR="00365AD2" w:rsidRPr="00C7079E" w:rsidRDefault="00365AD2" w:rsidP="00584AAC">
            <w:pPr>
              <w:rPr>
                <w:b/>
                <w:bCs/>
                <w:sz w:val="28"/>
                <w:szCs w:val="28"/>
              </w:rPr>
            </w:pPr>
            <w:r w:rsidRPr="00C7079E"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4600" w:type="dxa"/>
            <w:gridSpan w:val="5"/>
            <w:vMerge w:val="restart"/>
          </w:tcPr>
          <w:p w:rsidR="00365AD2" w:rsidRPr="00C7079E" w:rsidRDefault="00365AD2" w:rsidP="00584AAC">
            <w:pPr>
              <w:rPr>
                <w:b/>
                <w:bCs/>
                <w:sz w:val="28"/>
                <w:szCs w:val="28"/>
              </w:rPr>
            </w:pPr>
            <w:r w:rsidRPr="00C7079E">
              <w:rPr>
                <w:b/>
                <w:bCs/>
                <w:sz w:val="28"/>
                <w:szCs w:val="28"/>
              </w:rPr>
              <w:t>Мероприятия по поэтапному повышению значений показателей доступности для инвалидов объектов инфраструктуры (транспортных средств, средств связи и информации), включая оборудование объектов не</w:t>
            </w:r>
            <w:r>
              <w:rPr>
                <w:b/>
                <w:bCs/>
                <w:sz w:val="28"/>
                <w:szCs w:val="28"/>
              </w:rPr>
              <w:t>об</w:t>
            </w:r>
            <w:r w:rsidRPr="00C7079E">
              <w:rPr>
                <w:b/>
                <w:bCs/>
                <w:sz w:val="28"/>
                <w:szCs w:val="28"/>
              </w:rPr>
              <w:t>ходимыми приспособлениями</w:t>
            </w:r>
          </w:p>
        </w:tc>
      </w:tr>
      <w:tr w:rsidR="00365AD2" w:rsidRPr="00C7079E">
        <w:trPr>
          <w:trHeight w:val="473"/>
        </w:trPr>
        <w:tc>
          <w:tcPr>
            <w:tcW w:w="710" w:type="dxa"/>
            <w:vMerge/>
          </w:tcPr>
          <w:p w:rsidR="00365AD2" w:rsidRPr="00C7079E" w:rsidRDefault="00365AD2" w:rsidP="00584AA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00" w:type="dxa"/>
            <w:gridSpan w:val="5"/>
            <w:vMerge/>
          </w:tcPr>
          <w:p w:rsidR="00365AD2" w:rsidRPr="00C7079E" w:rsidRDefault="00365AD2" w:rsidP="00584AA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65AD2" w:rsidRPr="00C7079E">
        <w:trPr>
          <w:trHeight w:val="390"/>
        </w:trPr>
        <w:tc>
          <w:tcPr>
            <w:tcW w:w="710" w:type="dxa"/>
            <w:vMerge/>
          </w:tcPr>
          <w:p w:rsidR="00365AD2" w:rsidRPr="00C7079E" w:rsidRDefault="00365AD2" w:rsidP="00584AA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00" w:type="dxa"/>
            <w:gridSpan w:val="5"/>
            <w:vMerge/>
          </w:tcPr>
          <w:p w:rsidR="00365AD2" w:rsidRPr="00C7079E" w:rsidRDefault="00365AD2" w:rsidP="00584AA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65AD2" w:rsidRPr="00123E0C">
        <w:trPr>
          <w:trHeight w:val="1695"/>
        </w:trPr>
        <w:tc>
          <w:tcPr>
            <w:tcW w:w="710" w:type="dxa"/>
          </w:tcPr>
          <w:p w:rsidR="00365AD2" w:rsidRPr="00123E0C" w:rsidRDefault="00365AD2" w:rsidP="00584AA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1.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 w:rsidRPr="001940D2">
              <w:t>Оснащение базового общеобразовательного учреждения в ГО</w:t>
            </w:r>
            <w:r>
              <w:t xml:space="preserve"> «Александровск-Сахалинский райо</w:t>
            </w:r>
            <w:r w:rsidRPr="001940D2">
              <w:t>н» специальным, в том числе учебным, реабилитационным, компьютерным оборудованием (в целях обеспечения физической доступности образовательных учреждений) для организации коррекционной работы и обучения инвалидов по зрению, слуху и с нарушениями опорно-двигательного аппарата</w:t>
            </w:r>
          </w:p>
        </w:tc>
        <w:tc>
          <w:tcPr>
            <w:tcW w:w="428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Постановление  Правительства Сахалинской области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от 28.06.2013 № 331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на 2013-2020 годы»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311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Министерство образования Сахалинской области,</w:t>
            </w:r>
          </w:p>
          <w:p w:rsidR="00365AD2" w:rsidRPr="001940D2" w:rsidRDefault="00365AD2" w:rsidP="00AE3E63">
            <w:pPr>
              <w:tabs>
                <w:tab w:val="center" w:pos="4677"/>
                <w:tab w:val="right" w:pos="9355"/>
              </w:tabs>
            </w:pPr>
            <w:r w:rsidRPr="001940D2">
              <w:t>Управление социальной политики ГО «Александровск-Сахалинский район»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2015-2020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Формирование районной базовой  образовательной организации общего образования, в которой созданы условия для инклюзивного образования детей-инвалидов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(показатель 4)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2.</w:t>
            </w:r>
          </w:p>
        </w:tc>
        <w:tc>
          <w:tcPr>
            <w:tcW w:w="3509" w:type="dxa"/>
          </w:tcPr>
          <w:p w:rsidR="00365AD2" w:rsidRPr="001940D2" w:rsidRDefault="00365AD2" w:rsidP="00E84A9F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 w:rsidRPr="001940D2">
              <w:t xml:space="preserve">Комплектование библиотек общеобразовательных учреждений </w:t>
            </w:r>
            <w:r>
              <w:t>ГО «Александровск-С</w:t>
            </w:r>
            <w:bookmarkStart w:id="0" w:name="_GoBack"/>
            <w:bookmarkEnd w:id="0"/>
            <w:r>
              <w:t xml:space="preserve">ахалинский район» </w:t>
            </w:r>
            <w:r w:rsidRPr="001940D2">
              <w:t>специальными адаптивно-техническими средствами для инвалидов («говорящими книгами» на флеш-картах и специальными аппаратами для их воспроизведения)</w:t>
            </w:r>
          </w:p>
        </w:tc>
        <w:tc>
          <w:tcPr>
            <w:tcW w:w="428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Постановление  Правительства Сахалинской области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от 28.06.2013 № 331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на 2013-2020 годы»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Министерство образования Сахалинской области, Управление социальной политики ГО «Александровск-Сахалинский район»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2015-2020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Обеспечение доступности для инвалидов объектов и услуг в сфере образования (показатель 4)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3.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1940D2">
              <w:t xml:space="preserve">Строительство школы на 550 мест в                            г. Александровск-Сахалинский </w:t>
            </w:r>
          </w:p>
        </w:tc>
        <w:tc>
          <w:tcPr>
            <w:tcW w:w="4287" w:type="dxa"/>
          </w:tcPr>
          <w:p w:rsidR="00365AD2" w:rsidRDefault="00365AD2" w:rsidP="00584AAC">
            <w:r w:rsidRPr="001940D2">
              <w:t>Постановление Правительства Сахалинской области от 28.06.2013 № 331 «Об утверждении государственной программы Сахалинской области «Развитие образования в Сахалинской области на 2013-2020 годы»</w:t>
            </w:r>
            <w:r>
              <w:t>,</w:t>
            </w:r>
          </w:p>
          <w:p w:rsidR="00365AD2" w:rsidRPr="001940D2" w:rsidRDefault="00365AD2" w:rsidP="00AE3E63">
            <w:r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Pr="001940D2" w:rsidRDefault="00365AD2" w:rsidP="00584AAC">
            <w:r w:rsidRPr="001940D2">
              <w:t>Министерство образования Сахалинской области,</w:t>
            </w:r>
          </w:p>
          <w:p w:rsidR="00365AD2" w:rsidRPr="001940D2" w:rsidRDefault="00365AD2" w:rsidP="00584AAC">
            <w:r w:rsidRPr="001940D2">
              <w:t>Администрация ГО «Александровск-Сахалинский район,</w:t>
            </w:r>
          </w:p>
          <w:p w:rsidR="00365AD2" w:rsidRPr="001940D2" w:rsidRDefault="00365AD2" w:rsidP="00584AAC">
            <w:r w:rsidRPr="001940D2"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 w:rsidRPr="001940D2">
              <w:t>2016-2018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Обеспечение доступности для инвалидов объектов и услуг в сфере образования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(показатель 3)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1940D2">
              <w:t xml:space="preserve">Строительство комплекса  «Стадион с искусственным покрытием и лыжероллерная трасса» в г. Александровск-Сахалинский </w:t>
            </w:r>
          </w:p>
        </w:tc>
        <w:tc>
          <w:tcPr>
            <w:tcW w:w="4287" w:type="dxa"/>
          </w:tcPr>
          <w:p w:rsidR="00365AD2" w:rsidRPr="004A0DC1" w:rsidRDefault="00365AD2" w:rsidP="009E2721">
            <w:pPr>
              <w:autoSpaceDE w:val="0"/>
              <w:autoSpaceDN w:val="0"/>
              <w:adjustRightInd w:val="0"/>
              <w:jc w:val="both"/>
            </w:pPr>
            <w:r w:rsidRPr="001940D2">
              <w:t xml:space="preserve">Постановление Правительства Сахалинской области от </w:t>
            </w:r>
            <w:r>
              <w:t>09.08</w:t>
            </w:r>
            <w:r w:rsidRPr="001940D2">
              <w:t xml:space="preserve">.2013 № </w:t>
            </w:r>
            <w:r>
              <w:t>448</w:t>
            </w:r>
            <w:r w:rsidRPr="001940D2">
              <w:t xml:space="preserve"> «</w:t>
            </w:r>
            <w:r w:rsidRPr="004A0DC1">
              <w:t>Об утверждении государственной программы Сахалинской области "Развитие физической культуры, спорта, туризма и повышение эффективности молодежной политики в Сахалинской области на 2014 - 2020 годы"</w:t>
            </w:r>
            <w:r>
              <w:t>,</w:t>
            </w:r>
          </w:p>
          <w:p w:rsidR="00365AD2" w:rsidRPr="001940D2" w:rsidRDefault="00365AD2" w:rsidP="00AE3E63">
            <w:r>
              <w:t>Муниципальная программа «Развитие физической культуры , спорта и молодежной политики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№284 от 14.07.2014 г.</w:t>
            </w:r>
          </w:p>
        </w:tc>
        <w:tc>
          <w:tcPr>
            <w:tcW w:w="3119" w:type="dxa"/>
          </w:tcPr>
          <w:p w:rsidR="00365AD2" w:rsidRDefault="00365AD2" w:rsidP="00584AAC">
            <w:r w:rsidRPr="001940D2">
              <w:t>Министерство спорта, туризма и молодежной политики  Сахалинской области</w:t>
            </w:r>
            <w:r>
              <w:t>,</w:t>
            </w:r>
          </w:p>
          <w:p w:rsidR="00365AD2" w:rsidRPr="001940D2" w:rsidRDefault="00365AD2" w:rsidP="00584AAC">
            <w:r w:rsidRPr="001940D2">
              <w:t>Администрация ГО «Александровск-Сахалинский район,</w:t>
            </w:r>
          </w:p>
          <w:p w:rsidR="00365AD2" w:rsidRPr="001940D2" w:rsidRDefault="00365AD2" w:rsidP="00584AAC">
            <w:r w:rsidRPr="001940D2"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 w:rsidRPr="001940D2">
              <w:t>2016-2017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Обеспечение доступности для инвалидов объектов и услуг в сфере физической культуры и спорта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(показатель 3)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5.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1940D2">
              <w:t xml:space="preserve">Строительство детской школы искусств в г. Александровск-Сахалинский </w:t>
            </w:r>
          </w:p>
        </w:tc>
        <w:tc>
          <w:tcPr>
            <w:tcW w:w="4287" w:type="dxa"/>
          </w:tcPr>
          <w:p w:rsidR="00365AD2" w:rsidRDefault="00365AD2" w:rsidP="004A0DC1">
            <w:r>
              <w:t xml:space="preserve">Постановление Правительства Сахалинской области от 31.07.2013 № 394 </w:t>
            </w:r>
            <w:r w:rsidRPr="004A0DC1">
              <w:t>«Об утверждении государственной программы Сахалинской области</w:t>
            </w:r>
          </w:p>
          <w:p w:rsidR="00365AD2" w:rsidRDefault="00365AD2" w:rsidP="004A0DC1">
            <w:r>
              <w:t xml:space="preserve"> «Развитие сферы культуры Сахалинской области на 2014-2020 годы»,</w:t>
            </w:r>
          </w:p>
          <w:p w:rsidR="00365AD2" w:rsidRPr="001940D2" w:rsidRDefault="00365AD2" w:rsidP="00584AAC">
            <w:r>
              <w:t>Муниципальная программа «Развитие культуры на территории  городского округа «Александровск-Сахалинский район» на 2015-2020 годы», утвержденная  постановлением администрации ГО «Александровск-Сахалинский район»  №420 от 03.08.2015  г.</w:t>
            </w:r>
          </w:p>
        </w:tc>
        <w:tc>
          <w:tcPr>
            <w:tcW w:w="3119" w:type="dxa"/>
          </w:tcPr>
          <w:p w:rsidR="00365AD2" w:rsidRPr="001940D2" w:rsidRDefault="00365AD2" w:rsidP="00584AAC">
            <w:r w:rsidRPr="001940D2">
              <w:t>Министерство культуры Сахалинской области</w:t>
            </w:r>
            <w:r>
              <w:t xml:space="preserve">, </w:t>
            </w:r>
            <w:r w:rsidRPr="001940D2">
              <w:t>Администрация ГО «Александровск-Сахалинский район,</w:t>
            </w:r>
          </w:p>
          <w:p w:rsidR="00365AD2" w:rsidRPr="001940D2" w:rsidRDefault="00365AD2" w:rsidP="00584AAC">
            <w:r w:rsidRPr="001940D2"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4F27B0">
            <w:r w:rsidRPr="001940D2">
              <w:t>2016-20</w:t>
            </w:r>
            <w:r>
              <w:t>19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Обеспечение доступности для инвалидов объектов и услуг дополнительного образования в сфере искусства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(показатель 3)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6.</w:t>
            </w:r>
          </w:p>
        </w:tc>
        <w:tc>
          <w:tcPr>
            <w:tcW w:w="3509" w:type="dxa"/>
          </w:tcPr>
          <w:p w:rsidR="00365AD2" w:rsidRPr="001940D2" w:rsidRDefault="00365AD2" w:rsidP="00584AAC">
            <w:r>
              <w:t xml:space="preserve">Строительство  кинотеатра в г. Александровск-Сахалинский </w:t>
            </w:r>
          </w:p>
        </w:tc>
        <w:tc>
          <w:tcPr>
            <w:tcW w:w="4287" w:type="dxa"/>
          </w:tcPr>
          <w:p w:rsidR="00365AD2" w:rsidRDefault="00365AD2" w:rsidP="004A0DC1">
            <w:r>
              <w:t>Постановление Правительства Сахалинской области от 31.07.2013 № 394 «Об утверждении государственной программы Сахалинской области</w:t>
            </w:r>
          </w:p>
          <w:p w:rsidR="00365AD2" w:rsidRDefault="00365AD2" w:rsidP="004A0DC1">
            <w:r>
              <w:t xml:space="preserve"> «Развитие сферы культуры Сахалинской области на 2014-2020 годы»,</w:t>
            </w:r>
          </w:p>
          <w:p w:rsidR="00365AD2" w:rsidRPr="001940D2" w:rsidRDefault="00365AD2" w:rsidP="00584AAC">
            <w:r>
              <w:t>Муниципальная программа «Развитие культуры на территории  городского округа «Александровск-Сахалинский район» на 2015-2020 годы», утвержденная  постановлением администрации ГО «Александровск-Сахалинский район»  №420 от 03.08.2015  г.</w:t>
            </w:r>
          </w:p>
        </w:tc>
        <w:tc>
          <w:tcPr>
            <w:tcW w:w="3119" w:type="dxa"/>
          </w:tcPr>
          <w:p w:rsidR="00365AD2" w:rsidRPr="001940D2" w:rsidRDefault="00365AD2" w:rsidP="00450DC4">
            <w:r w:rsidRPr="001940D2">
              <w:t>Министерство культуры Сахалинской области</w:t>
            </w:r>
            <w:r>
              <w:t xml:space="preserve">, </w:t>
            </w:r>
            <w:r w:rsidRPr="001940D2">
              <w:t>Администрация ГО «Александровск-Сахалинский район,</w:t>
            </w:r>
          </w:p>
          <w:p w:rsidR="00365AD2" w:rsidRPr="001940D2" w:rsidRDefault="00365AD2" w:rsidP="00450DC4">
            <w:r w:rsidRPr="001940D2"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>
              <w:t>2016-2019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Обеспечение доступности для инвалидов объектов и услуг в сфере </w:t>
            </w:r>
            <w:r>
              <w:t>культуры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(показатель 3)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7.</w:t>
            </w:r>
          </w:p>
        </w:tc>
        <w:tc>
          <w:tcPr>
            <w:tcW w:w="3509" w:type="dxa"/>
          </w:tcPr>
          <w:p w:rsidR="00365AD2" w:rsidRPr="001940D2" w:rsidRDefault="00365AD2" w:rsidP="00584AAC">
            <w:r>
              <w:t>Адаптация учреждений культуры для доступа  инвалидов и маломобильных групп населения</w:t>
            </w:r>
          </w:p>
        </w:tc>
        <w:tc>
          <w:tcPr>
            <w:tcW w:w="4287" w:type="dxa"/>
          </w:tcPr>
          <w:p w:rsidR="00365AD2" w:rsidRPr="004A0DC1" w:rsidRDefault="00365AD2" w:rsidP="004A0DC1">
            <w:r>
              <w:t xml:space="preserve">Подпрограмма </w:t>
            </w:r>
            <w:r w:rsidRPr="001940D2">
              <w:t xml:space="preserve"> «Доступная среда</w:t>
            </w:r>
            <w:r>
              <w:t>» муниципальной программы</w:t>
            </w:r>
          </w:p>
          <w:p w:rsidR="00365AD2" w:rsidRPr="001940D2" w:rsidRDefault="00365AD2" w:rsidP="00C94DED">
            <w:r w:rsidRPr="004A0DC1">
              <w:t xml:space="preserve">«Совершенствование системы муниципального управления в городском округе «Александровск-Сахалинский район» </w:t>
            </w:r>
            <w:r>
              <w:t>на 2015-2020 годы», утвержденной</w:t>
            </w:r>
            <w:r w:rsidRPr="004A0DC1">
              <w:t xml:space="preserve">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Default="00365AD2" w:rsidP="00C94DED">
            <w:pPr>
              <w:tabs>
                <w:tab w:val="center" w:pos="4677"/>
                <w:tab w:val="right" w:pos="9355"/>
              </w:tabs>
            </w:pPr>
            <w:r w:rsidRPr="001940D2">
              <w:t>Управление социальной политики ГО «Александровск-Сахалинский район»</w:t>
            </w:r>
            <w:r>
              <w:t>,</w:t>
            </w:r>
          </w:p>
          <w:p w:rsidR="00365AD2" w:rsidRPr="001940D2" w:rsidRDefault="00365AD2" w:rsidP="00C94DED">
            <w:r w:rsidRPr="00C26378">
              <w:t>МКУ «Служба «Заказчик»  ГО  «Александровск-Сахалинский район»</w:t>
            </w:r>
          </w:p>
          <w:p w:rsidR="00365AD2" w:rsidRPr="001940D2" w:rsidRDefault="00365AD2" w:rsidP="00584AAC"/>
        </w:tc>
        <w:tc>
          <w:tcPr>
            <w:tcW w:w="1417" w:type="dxa"/>
          </w:tcPr>
          <w:p w:rsidR="00365AD2" w:rsidRPr="001940D2" w:rsidRDefault="00365AD2" w:rsidP="00584AAC">
            <w:r>
              <w:t>2018</w:t>
            </w:r>
            <w:r w:rsidRPr="001940D2">
              <w:t>-2020</w:t>
            </w:r>
          </w:p>
        </w:tc>
        <w:tc>
          <w:tcPr>
            <w:tcW w:w="2268" w:type="dxa"/>
          </w:tcPr>
          <w:p w:rsidR="00365AD2" w:rsidRPr="001940D2" w:rsidRDefault="00365AD2" w:rsidP="00584AAC">
            <w:r w:rsidRPr="001940D2">
              <w:t>Обеспечение доступности для инвалидов зданий и сооружений культуры</w:t>
            </w:r>
          </w:p>
          <w:p w:rsidR="00365AD2" w:rsidRPr="001940D2" w:rsidRDefault="00365AD2" w:rsidP="00584AAC">
            <w:r>
              <w:t>(показатель 3</w:t>
            </w:r>
            <w:r w:rsidRPr="001940D2">
              <w:t>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8.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450DC4">
              <w:t>Адаптация учреждений образования  для доступа  инвалидов и маломобильных групп населения</w:t>
            </w:r>
          </w:p>
        </w:tc>
        <w:tc>
          <w:tcPr>
            <w:tcW w:w="4287" w:type="dxa"/>
          </w:tcPr>
          <w:p w:rsidR="00365AD2" w:rsidRDefault="00365AD2" w:rsidP="00450DC4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450DC4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Default="00365AD2" w:rsidP="00C26378">
            <w:r>
              <w:t>Управление социальной политики ГО «Александровск-Сахалинский район»,</w:t>
            </w:r>
          </w:p>
          <w:p w:rsidR="00365AD2" w:rsidRPr="001940D2" w:rsidRDefault="00365AD2" w:rsidP="00C26378">
            <w:r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>
              <w:t>2016-2020</w:t>
            </w:r>
          </w:p>
        </w:tc>
        <w:tc>
          <w:tcPr>
            <w:tcW w:w="2268" w:type="dxa"/>
          </w:tcPr>
          <w:p w:rsidR="00365AD2" w:rsidRDefault="00365AD2" w:rsidP="00450DC4">
            <w:pPr>
              <w:tabs>
                <w:tab w:val="center" w:pos="4677"/>
                <w:tab w:val="right" w:pos="9355"/>
              </w:tabs>
            </w:pPr>
            <w:r>
              <w:t>Обеспечение доступности для инвалидов зданий и сооружений культуры</w:t>
            </w:r>
          </w:p>
          <w:p w:rsidR="00365AD2" w:rsidRPr="001940D2" w:rsidRDefault="00365AD2" w:rsidP="00450DC4">
            <w:pPr>
              <w:tabs>
                <w:tab w:val="center" w:pos="4677"/>
                <w:tab w:val="right" w:pos="9355"/>
              </w:tabs>
            </w:pPr>
            <w:r>
              <w:t>(показатель 3)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9.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450DC4">
              <w:t>Адаптация учреждений физической культуры и спорта  для доступа  инвалидов и маломобильных групп населения</w:t>
            </w:r>
          </w:p>
        </w:tc>
        <w:tc>
          <w:tcPr>
            <w:tcW w:w="4287" w:type="dxa"/>
          </w:tcPr>
          <w:p w:rsidR="00365AD2" w:rsidRDefault="00365AD2" w:rsidP="00450DC4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450DC4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Default="00365AD2" w:rsidP="00C26378">
            <w:r>
              <w:t>Управление социальной политики ГО «Александровск-Сахалинский район»,</w:t>
            </w:r>
          </w:p>
          <w:p w:rsidR="00365AD2" w:rsidRPr="001940D2" w:rsidRDefault="00365AD2" w:rsidP="00C26378">
            <w:r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>
              <w:t>2016</w:t>
            </w:r>
          </w:p>
        </w:tc>
        <w:tc>
          <w:tcPr>
            <w:tcW w:w="2268" w:type="dxa"/>
          </w:tcPr>
          <w:p w:rsidR="00365AD2" w:rsidRDefault="00365AD2" w:rsidP="00450DC4">
            <w:r>
              <w:t>Обеспечение доступности для инвалидов зданий и сооружений культуры</w:t>
            </w:r>
          </w:p>
          <w:p w:rsidR="00365AD2" w:rsidRPr="001940D2" w:rsidRDefault="00365AD2" w:rsidP="00450DC4">
            <w:r>
              <w:t>(показатель 3)</w:t>
            </w:r>
          </w:p>
        </w:tc>
      </w:tr>
      <w:tr w:rsidR="00365AD2" w:rsidRPr="00123E0C">
        <w:trPr>
          <w:trHeight w:val="1691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10.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autoSpaceDE w:val="0"/>
              <w:autoSpaceDN w:val="0"/>
              <w:adjustRightInd w:val="0"/>
            </w:pPr>
            <w:r w:rsidRPr="00450DC4">
              <w:t>Адаптация административных зданий  для доступа  инвалидов и маломобильных групп населения</w:t>
            </w:r>
          </w:p>
        </w:tc>
        <w:tc>
          <w:tcPr>
            <w:tcW w:w="4287" w:type="dxa"/>
          </w:tcPr>
          <w:p w:rsidR="00365AD2" w:rsidRDefault="00365AD2" w:rsidP="00450DC4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450DC4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Default="00365AD2" w:rsidP="00C26378">
            <w:r w:rsidRPr="00C26378">
              <w:t>Администрация ГО «Александровск-Сахалинский район,</w:t>
            </w:r>
          </w:p>
          <w:p w:rsidR="00365AD2" w:rsidRPr="001940D2" w:rsidRDefault="00365AD2" w:rsidP="00C26378">
            <w:r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>
              <w:t>2016</w:t>
            </w:r>
          </w:p>
        </w:tc>
        <w:tc>
          <w:tcPr>
            <w:tcW w:w="2268" w:type="dxa"/>
          </w:tcPr>
          <w:p w:rsidR="00365AD2" w:rsidRPr="001940D2" w:rsidRDefault="00365AD2" w:rsidP="0089776D">
            <w:r>
              <w:t>Обеспечение доступности для инвалидов зданий и сооружений (показатель 3)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11.</w:t>
            </w:r>
          </w:p>
        </w:tc>
        <w:tc>
          <w:tcPr>
            <w:tcW w:w="3509" w:type="dxa"/>
          </w:tcPr>
          <w:p w:rsidR="00365AD2" w:rsidRPr="001940D2" w:rsidRDefault="00365AD2" w:rsidP="004F27B0">
            <w:r w:rsidRPr="001940D2">
              <w:t>О</w:t>
            </w:r>
            <w:r>
              <w:t>рганизация  отделения</w:t>
            </w:r>
            <w:r w:rsidRPr="001940D2">
              <w:t xml:space="preserve"> адаптивной физической культуры при </w:t>
            </w:r>
            <w:r>
              <w:t>ДЮСШ им В.С.Ощепкова</w:t>
            </w:r>
          </w:p>
        </w:tc>
        <w:tc>
          <w:tcPr>
            <w:tcW w:w="4287" w:type="dxa"/>
          </w:tcPr>
          <w:p w:rsidR="00365AD2" w:rsidRPr="001940D2" w:rsidRDefault="00365AD2" w:rsidP="001A410E">
            <w:r w:rsidRPr="001940D2">
              <w:t>Государственная программа «Доступная среда в Сахалинской области на 2014-2020 годы», утвержденная постановлением Правительства Сахалинской области от 31.05.2013 № 280</w:t>
            </w:r>
          </w:p>
        </w:tc>
        <w:tc>
          <w:tcPr>
            <w:tcW w:w="3119" w:type="dxa"/>
          </w:tcPr>
          <w:p w:rsidR="00365AD2" w:rsidRPr="001940D2" w:rsidRDefault="00365AD2" w:rsidP="001A410E">
            <w:r w:rsidRPr="00C26378">
              <w:t>Управление социальной политики ГО «А</w:t>
            </w:r>
            <w:r>
              <w:t>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1A410E">
            <w:r w:rsidRPr="001940D2">
              <w:t>2019-2020</w:t>
            </w:r>
          </w:p>
        </w:tc>
        <w:tc>
          <w:tcPr>
            <w:tcW w:w="2268" w:type="dxa"/>
          </w:tcPr>
          <w:p w:rsidR="00365AD2" w:rsidRPr="001940D2" w:rsidRDefault="00365AD2" w:rsidP="001A410E">
            <w:r w:rsidRPr="001940D2">
              <w:t>Доступность реабилитационных услуг спортивной направленности</w:t>
            </w:r>
          </w:p>
          <w:p w:rsidR="00365AD2" w:rsidRPr="001940D2" w:rsidRDefault="00365AD2" w:rsidP="00C26378">
            <w:r>
              <w:t>(показатель 4</w:t>
            </w:r>
            <w:r w:rsidRPr="001940D2">
              <w:t>)</w:t>
            </w:r>
          </w:p>
        </w:tc>
      </w:tr>
      <w:tr w:rsidR="00365AD2" w:rsidRPr="00123E0C">
        <w:trPr>
          <w:trHeight w:val="416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12.</w:t>
            </w:r>
          </w:p>
        </w:tc>
        <w:tc>
          <w:tcPr>
            <w:tcW w:w="3509" w:type="dxa"/>
          </w:tcPr>
          <w:p w:rsidR="00365AD2" w:rsidRPr="006F34E1" w:rsidRDefault="00365AD2" w:rsidP="00C26378">
            <w:r w:rsidRPr="006F34E1">
              <w:t xml:space="preserve">Приобретение </w:t>
            </w:r>
            <w:r>
              <w:t>автобуса</w:t>
            </w:r>
            <w:r w:rsidRPr="006F34E1">
              <w:t xml:space="preserve"> марки МАЗ-103485, МАЗ-206085 с откидным трапом для заезда инвалидной коляски</w:t>
            </w:r>
          </w:p>
        </w:tc>
        <w:tc>
          <w:tcPr>
            <w:tcW w:w="4287" w:type="dxa"/>
          </w:tcPr>
          <w:p w:rsidR="00365AD2" w:rsidRPr="006F34E1" w:rsidRDefault="00365AD2" w:rsidP="000962DC">
            <w:r w:rsidRPr="006F34E1">
              <w:t>Пункт 5 поручений Губернатора Сахалинской области от 01.06.2015 № 8-АС</w:t>
            </w:r>
          </w:p>
        </w:tc>
        <w:tc>
          <w:tcPr>
            <w:tcW w:w="3119" w:type="dxa"/>
          </w:tcPr>
          <w:p w:rsidR="00365AD2" w:rsidRDefault="00365AD2" w:rsidP="000962DC">
            <w:r w:rsidRPr="006F34E1">
              <w:t>Министерство транспорта и дорожного хозяйства Сахалинской области</w:t>
            </w:r>
            <w:r>
              <w:t>,</w:t>
            </w:r>
          </w:p>
          <w:p w:rsidR="00365AD2" w:rsidRPr="006F34E1" w:rsidRDefault="00365AD2" w:rsidP="000962DC">
            <w:r w:rsidRPr="00C26378">
              <w:t>Администрация ГО «</w:t>
            </w:r>
            <w:r>
              <w:t>Александровск-Сахалинский район</w:t>
            </w:r>
          </w:p>
        </w:tc>
        <w:tc>
          <w:tcPr>
            <w:tcW w:w="1417" w:type="dxa"/>
          </w:tcPr>
          <w:p w:rsidR="00365AD2" w:rsidRPr="006F34E1" w:rsidRDefault="00365AD2" w:rsidP="000962DC">
            <w:r w:rsidRPr="006F34E1">
              <w:t>2016</w:t>
            </w:r>
          </w:p>
        </w:tc>
        <w:tc>
          <w:tcPr>
            <w:tcW w:w="2268" w:type="dxa"/>
          </w:tcPr>
          <w:p w:rsidR="00365AD2" w:rsidRPr="006F34E1" w:rsidRDefault="00365AD2" w:rsidP="00F76ABD">
            <w:r w:rsidRPr="006F34E1">
              <w:t xml:space="preserve">Обеспечение транспортной доступности для инвалидов регулярных автобусных маршрутов </w:t>
            </w:r>
            <w:r>
              <w:t>(показатель 1)</w:t>
            </w:r>
          </w:p>
        </w:tc>
      </w:tr>
      <w:tr w:rsidR="00365AD2" w:rsidRPr="00123E0C">
        <w:trPr>
          <w:trHeight w:val="617"/>
        </w:trPr>
        <w:tc>
          <w:tcPr>
            <w:tcW w:w="710" w:type="dxa"/>
          </w:tcPr>
          <w:p w:rsidR="00365AD2" w:rsidRPr="00123E0C" w:rsidRDefault="00365AD2" w:rsidP="00584AAC">
            <w:pPr>
              <w:rPr>
                <w:sz w:val="28"/>
                <w:szCs w:val="28"/>
              </w:rPr>
            </w:pPr>
            <w:r w:rsidRPr="00123E0C">
              <w:rPr>
                <w:sz w:val="28"/>
                <w:szCs w:val="28"/>
              </w:rPr>
              <w:t>13.</w:t>
            </w:r>
          </w:p>
        </w:tc>
        <w:tc>
          <w:tcPr>
            <w:tcW w:w="3509" w:type="dxa"/>
          </w:tcPr>
          <w:p w:rsidR="00365AD2" w:rsidRPr="009D2014" w:rsidRDefault="00365AD2" w:rsidP="00B336B7">
            <w:r w:rsidRPr="009D2014">
              <w:t>Проведение мониторинга объектов потребительского рынка с целью определения оснащения их специальными приспособлениями и оборудованием для инвалидов</w:t>
            </w:r>
          </w:p>
        </w:tc>
        <w:tc>
          <w:tcPr>
            <w:tcW w:w="4287" w:type="dxa"/>
          </w:tcPr>
          <w:p w:rsidR="00365AD2" w:rsidRPr="009D2014" w:rsidRDefault="00365AD2" w:rsidP="00B336B7">
            <w:r w:rsidRPr="009D2014">
              <w:t>Федеральный закон от 24.11.1995 № 181-ФЗ «О социальной защите инвалидов в Российской Федерации»</w:t>
            </w:r>
          </w:p>
        </w:tc>
        <w:tc>
          <w:tcPr>
            <w:tcW w:w="3119" w:type="dxa"/>
          </w:tcPr>
          <w:p w:rsidR="00365AD2" w:rsidRPr="009D2014" w:rsidRDefault="00365AD2" w:rsidP="00C26378">
            <w:r>
              <w:t>Администрация ГО «Александровск-Сахалинский район</w:t>
            </w:r>
          </w:p>
        </w:tc>
        <w:tc>
          <w:tcPr>
            <w:tcW w:w="1417" w:type="dxa"/>
          </w:tcPr>
          <w:p w:rsidR="00365AD2" w:rsidRPr="009D2014" w:rsidRDefault="00365AD2" w:rsidP="00B336B7">
            <w:r>
              <w:t>2015</w:t>
            </w:r>
            <w:r w:rsidRPr="009D2014">
              <w:t>-2020</w:t>
            </w:r>
          </w:p>
        </w:tc>
        <w:tc>
          <w:tcPr>
            <w:tcW w:w="2268" w:type="dxa"/>
          </w:tcPr>
          <w:p w:rsidR="00365AD2" w:rsidRDefault="00365AD2" w:rsidP="00B336B7">
            <w:r w:rsidRPr="009D2014">
              <w:t>Проведение инвентаризации объектов потребительского рынка, оборудованных и не оборудованных специальными приспособлениями и средствами для инвалидов</w:t>
            </w:r>
          </w:p>
          <w:p w:rsidR="00365AD2" w:rsidRDefault="00365AD2" w:rsidP="00B336B7">
            <w:r w:rsidRPr="0089776D">
              <w:t>(показатель 2)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14.</w:t>
            </w:r>
          </w:p>
        </w:tc>
        <w:tc>
          <w:tcPr>
            <w:tcW w:w="3509" w:type="dxa"/>
          </w:tcPr>
          <w:p w:rsidR="00365AD2" w:rsidRPr="00A40D8C" w:rsidRDefault="00365AD2" w:rsidP="00A437DA">
            <w:r w:rsidRPr="00A40D8C">
              <w:t>Проведение работы с хозяйствующими субъектами с целью оснащения ими объектов потребительского рынка специальными приспособлениями и оборудованием для доступа инвалидов</w:t>
            </w:r>
          </w:p>
        </w:tc>
        <w:tc>
          <w:tcPr>
            <w:tcW w:w="4287" w:type="dxa"/>
          </w:tcPr>
          <w:p w:rsidR="00365AD2" w:rsidRPr="00A40D8C" w:rsidRDefault="00365AD2" w:rsidP="00A437DA">
            <w:r w:rsidRPr="00A40D8C">
              <w:t>Федеральный закон от 24.11.1995 № 181-ФЗ «О социальной защите инвалидов в Российской Федерации»</w:t>
            </w:r>
          </w:p>
        </w:tc>
        <w:tc>
          <w:tcPr>
            <w:tcW w:w="3119" w:type="dxa"/>
          </w:tcPr>
          <w:p w:rsidR="00365AD2" w:rsidRPr="00A40D8C" w:rsidRDefault="00365AD2" w:rsidP="00A437DA">
            <w:r w:rsidRPr="00C22FED">
              <w:t>Администрация ГО «Александровск-Сахалинский район</w:t>
            </w:r>
          </w:p>
        </w:tc>
        <w:tc>
          <w:tcPr>
            <w:tcW w:w="1417" w:type="dxa"/>
          </w:tcPr>
          <w:p w:rsidR="00365AD2" w:rsidRPr="00A40D8C" w:rsidRDefault="00365AD2" w:rsidP="00A437DA">
            <w:r>
              <w:t>2015</w:t>
            </w:r>
            <w:r w:rsidRPr="00A40D8C">
              <w:t>-2020</w:t>
            </w:r>
          </w:p>
        </w:tc>
        <w:tc>
          <w:tcPr>
            <w:tcW w:w="2268" w:type="dxa"/>
          </w:tcPr>
          <w:p w:rsidR="00365AD2" w:rsidRDefault="00365AD2" w:rsidP="00A437DA">
            <w:r w:rsidRPr="00A40D8C">
              <w:t>Увеличение количества объектов потребительского рынка, оснащенных специальными приспособлениями и оборудованием для инвалидов</w:t>
            </w:r>
          </w:p>
          <w:p w:rsidR="00365AD2" w:rsidRDefault="00365AD2" w:rsidP="00A437DA">
            <w:r>
              <w:t>(показатель 2)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15.</w:t>
            </w:r>
          </w:p>
        </w:tc>
        <w:tc>
          <w:tcPr>
            <w:tcW w:w="3509" w:type="dxa"/>
          </w:tcPr>
          <w:p w:rsidR="00365AD2" w:rsidRPr="001940D2" w:rsidRDefault="00365AD2" w:rsidP="005D005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0D2">
              <w:rPr>
                <w:lang w:eastAsia="en-US"/>
              </w:rPr>
              <w:t>Проведение паспортизации объектов в приоритетных направлениях</w:t>
            </w:r>
          </w:p>
          <w:p w:rsidR="00365AD2" w:rsidRPr="001940D2" w:rsidRDefault="00365AD2" w:rsidP="005D0054"/>
        </w:tc>
        <w:tc>
          <w:tcPr>
            <w:tcW w:w="4287" w:type="dxa"/>
          </w:tcPr>
          <w:p w:rsidR="00365AD2" w:rsidRDefault="00365AD2" w:rsidP="00C22FED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C22FED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Pr="001940D2" w:rsidRDefault="00365AD2" w:rsidP="005D0054">
            <w:r w:rsidRPr="001940D2">
              <w:t>Соисполнители дорожной карты</w:t>
            </w:r>
          </w:p>
        </w:tc>
        <w:tc>
          <w:tcPr>
            <w:tcW w:w="1417" w:type="dxa"/>
          </w:tcPr>
          <w:p w:rsidR="00365AD2" w:rsidRPr="001940D2" w:rsidRDefault="00365AD2" w:rsidP="005D0054">
            <w:r>
              <w:t>2015</w:t>
            </w:r>
            <w:r w:rsidRPr="001940D2">
              <w:t>-2020</w:t>
            </w:r>
          </w:p>
        </w:tc>
        <w:tc>
          <w:tcPr>
            <w:tcW w:w="2268" w:type="dxa"/>
          </w:tcPr>
          <w:p w:rsidR="00365AD2" w:rsidRPr="001940D2" w:rsidRDefault="00365AD2" w:rsidP="005D005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0D2">
              <w:rPr>
                <w:lang w:eastAsia="en-US"/>
              </w:rPr>
              <w:t>Мониторинг уровня обеспечения беспрепятственного доступа к приоритетным объектам</w:t>
            </w:r>
          </w:p>
          <w:p w:rsidR="00365AD2" w:rsidRPr="001940D2" w:rsidRDefault="00365AD2" w:rsidP="005D0054">
            <w:pPr>
              <w:autoSpaceDE w:val="0"/>
              <w:autoSpaceDN w:val="0"/>
              <w:adjustRightInd w:val="0"/>
            </w:pP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 xml:space="preserve">16. </w:t>
            </w:r>
          </w:p>
        </w:tc>
        <w:tc>
          <w:tcPr>
            <w:tcW w:w="3509" w:type="dxa"/>
          </w:tcPr>
          <w:p w:rsidR="00365AD2" w:rsidRPr="001940D2" w:rsidRDefault="00365AD2" w:rsidP="001D5EC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76ABD">
              <w:rPr>
                <w:lang w:eastAsia="en-US"/>
              </w:rPr>
              <w:t xml:space="preserve">Оборудование </w:t>
            </w:r>
            <w:r>
              <w:rPr>
                <w:lang w:eastAsia="en-US"/>
              </w:rPr>
              <w:t xml:space="preserve">парковочных </w:t>
            </w:r>
            <w:r w:rsidRPr="00F76ABD">
              <w:rPr>
                <w:lang w:eastAsia="en-US"/>
              </w:rPr>
              <w:t>мест транспорта инвалидов на стоянках автотранспортных средств  в г. Александровск-Сахалинский</w:t>
            </w:r>
          </w:p>
        </w:tc>
        <w:tc>
          <w:tcPr>
            <w:tcW w:w="4287" w:type="dxa"/>
          </w:tcPr>
          <w:p w:rsidR="00365AD2" w:rsidRDefault="00365AD2" w:rsidP="00F76ABD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F76ABD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Default="00365AD2" w:rsidP="00F76ABD">
            <w:pPr>
              <w:autoSpaceDE w:val="0"/>
              <w:autoSpaceDN w:val="0"/>
              <w:adjustRightInd w:val="0"/>
            </w:pPr>
            <w:r>
              <w:t>Администрация ГО «Александровск-Сахалинский район,</w:t>
            </w:r>
          </w:p>
          <w:p w:rsidR="00365AD2" w:rsidRPr="001940D2" w:rsidRDefault="00365AD2" w:rsidP="00F76ABD">
            <w:pPr>
              <w:autoSpaceDE w:val="0"/>
              <w:autoSpaceDN w:val="0"/>
              <w:adjustRightInd w:val="0"/>
            </w:pPr>
            <w:r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>
              <w:t>2017</w:t>
            </w:r>
          </w:p>
        </w:tc>
        <w:tc>
          <w:tcPr>
            <w:tcW w:w="2268" w:type="dxa"/>
          </w:tcPr>
          <w:p w:rsidR="00365AD2" w:rsidRDefault="00365AD2" w:rsidP="00584AAC">
            <w:r>
              <w:t>Доступность парковочных мест для инвалидов</w:t>
            </w:r>
          </w:p>
          <w:p w:rsidR="00365AD2" w:rsidRPr="001940D2" w:rsidRDefault="00365AD2" w:rsidP="00584AAC">
            <w:r>
              <w:t>(показатель 7)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17.</w:t>
            </w:r>
          </w:p>
        </w:tc>
        <w:tc>
          <w:tcPr>
            <w:tcW w:w="3509" w:type="dxa"/>
          </w:tcPr>
          <w:p w:rsidR="00365AD2" w:rsidRPr="001940D2" w:rsidRDefault="00365AD2" w:rsidP="00DF5CA1">
            <w:r>
              <w:t>Реконструкция площади им 15 мая, с оборудованием парковочных мест транспорта инвалидов</w:t>
            </w:r>
          </w:p>
        </w:tc>
        <w:tc>
          <w:tcPr>
            <w:tcW w:w="4287" w:type="dxa"/>
          </w:tcPr>
          <w:p w:rsidR="00365AD2" w:rsidRPr="001940D2" w:rsidRDefault="00365AD2" w:rsidP="00584AAC">
            <w:r>
              <w:t>Муниципальная программа «Обеспечение населения городского округа «Александровск-сахалинский район» качественными услугами жилищно-коммунального хозяйства на 2015-2020 годы», утвержденная постановлением администрации ГО «Александровск-сахалинский район» от 28.05.2015 г. №272</w:t>
            </w:r>
          </w:p>
        </w:tc>
        <w:tc>
          <w:tcPr>
            <w:tcW w:w="3119" w:type="dxa"/>
          </w:tcPr>
          <w:p w:rsidR="00365AD2" w:rsidRDefault="00365AD2" w:rsidP="00DF5CA1">
            <w:r>
              <w:t>Администрация ГО «Александровск-Сахалинский район,</w:t>
            </w:r>
          </w:p>
          <w:p w:rsidR="00365AD2" w:rsidRPr="001940D2" w:rsidRDefault="00365AD2" w:rsidP="00DF5CA1">
            <w:r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>
              <w:t>2016</w:t>
            </w:r>
          </w:p>
        </w:tc>
        <w:tc>
          <w:tcPr>
            <w:tcW w:w="2268" w:type="dxa"/>
          </w:tcPr>
          <w:p w:rsidR="00365AD2" w:rsidRDefault="00365AD2" w:rsidP="00DF5CA1">
            <w:r>
              <w:t>Доступность парковочных мест для инвалидов</w:t>
            </w:r>
          </w:p>
          <w:p w:rsidR="00365AD2" w:rsidRPr="001940D2" w:rsidRDefault="00365AD2" w:rsidP="00DF5CA1">
            <w:r>
              <w:t>(показатель 7)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18.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Реконструкция и обустройство парка им П.А.Леонова, </w:t>
            </w:r>
            <w:r w:rsidRPr="00DF5CA1">
              <w:rPr>
                <w:lang w:eastAsia="en-US"/>
              </w:rPr>
              <w:t>с оборудованием парковочных мест транспорта инвалидов</w:t>
            </w:r>
          </w:p>
        </w:tc>
        <w:tc>
          <w:tcPr>
            <w:tcW w:w="4287" w:type="dxa"/>
          </w:tcPr>
          <w:p w:rsidR="00365AD2" w:rsidRPr="001940D2" w:rsidRDefault="00365AD2" w:rsidP="005D0054">
            <w:r>
              <w:t>Муниципальная программа «Обеспечение населения городского округа «Александровск-сахалинский район» качественными услугами жилищно-коммунального хозяйства на 2015-2020 годы», утвержденная постановлением администрации ГО «Александровск-сахалинский район» от 28.05.2015 г. №272</w:t>
            </w:r>
          </w:p>
        </w:tc>
        <w:tc>
          <w:tcPr>
            <w:tcW w:w="3119" w:type="dxa"/>
          </w:tcPr>
          <w:p w:rsidR="00365AD2" w:rsidRDefault="00365AD2" w:rsidP="005D0054">
            <w:r>
              <w:t>Администрация ГО «Александровск-Сахалинский район,</w:t>
            </w:r>
          </w:p>
          <w:p w:rsidR="00365AD2" w:rsidRPr="001940D2" w:rsidRDefault="00365AD2" w:rsidP="005D0054">
            <w:r>
              <w:t>МКУ «Служба «Заказчик»  ГО 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D0054">
            <w:r>
              <w:t>2016-2020</w:t>
            </w:r>
          </w:p>
        </w:tc>
        <w:tc>
          <w:tcPr>
            <w:tcW w:w="2268" w:type="dxa"/>
          </w:tcPr>
          <w:p w:rsidR="00365AD2" w:rsidRDefault="00365AD2" w:rsidP="005D0054">
            <w:r>
              <w:t>Доступность парковочных мест для инвалидов</w:t>
            </w:r>
          </w:p>
          <w:p w:rsidR="00365AD2" w:rsidRPr="001940D2" w:rsidRDefault="00365AD2" w:rsidP="005D0054">
            <w:r>
              <w:t>(показатель 7)</w:t>
            </w:r>
          </w:p>
        </w:tc>
      </w:tr>
      <w:tr w:rsidR="00365AD2" w:rsidRPr="001940D2">
        <w:trPr>
          <w:trHeight w:val="385"/>
        </w:trPr>
        <w:tc>
          <w:tcPr>
            <w:tcW w:w="710" w:type="dxa"/>
            <w:vMerge w:val="restart"/>
          </w:tcPr>
          <w:p w:rsidR="00365AD2" w:rsidRPr="00DF5CA1" w:rsidRDefault="00365AD2" w:rsidP="00584AAC">
            <w:pPr>
              <w:rPr>
                <w:b/>
                <w:bCs/>
              </w:rPr>
            </w:pPr>
            <w:r w:rsidRPr="001940D2">
              <w:rPr>
                <w:b/>
                <w:bCs/>
                <w:lang w:val="en-US"/>
              </w:rPr>
              <w:t>II</w:t>
            </w:r>
          </w:p>
        </w:tc>
        <w:tc>
          <w:tcPr>
            <w:tcW w:w="14600" w:type="dxa"/>
            <w:gridSpan w:val="5"/>
            <w:vMerge w:val="restart"/>
          </w:tcPr>
          <w:p w:rsidR="00365AD2" w:rsidRPr="001940D2" w:rsidRDefault="00365AD2" w:rsidP="00584AAC">
            <w:pPr>
              <w:rPr>
                <w:b/>
                <w:bCs/>
              </w:rPr>
            </w:pPr>
            <w:r w:rsidRPr="001940D2">
              <w:rPr>
                <w:b/>
                <w:bCs/>
              </w:rPr>
              <w:t>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365AD2" w:rsidRPr="001940D2">
        <w:trPr>
          <w:trHeight w:val="893"/>
        </w:trPr>
        <w:tc>
          <w:tcPr>
            <w:tcW w:w="710" w:type="dxa"/>
            <w:vMerge/>
          </w:tcPr>
          <w:p w:rsidR="00365AD2" w:rsidRPr="001940D2" w:rsidRDefault="00365AD2" w:rsidP="00584AAC">
            <w:pPr>
              <w:rPr>
                <w:b/>
                <w:bCs/>
              </w:rPr>
            </w:pPr>
          </w:p>
        </w:tc>
        <w:tc>
          <w:tcPr>
            <w:tcW w:w="14600" w:type="dxa"/>
            <w:gridSpan w:val="5"/>
            <w:vMerge/>
          </w:tcPr>
          <w:p w:rsidR="00365AD2" w:rsidRPr="001940D2" w:rsidRDefault="00365AD2" w:rsidP="00584AAC">
            <w:pPr>
              <w:rPr>
                <w:b/>
                <w:bCs/>
              </w:rPr>
            </w:pP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1940D2">
              <w:t>Подготовка и переподготовка кадров по вопросам инклюзивного и интегрированного образования в условиях введения федерального государственного образовательного стандарта</w:t>
            </w:r>
          </w:p>
        </w:tc>
        <w:tc>
          <w:tcPr>
            <w:tcW w:w="428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Постановление  Правительства Сахалинской области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 от 28.06.2013 № 331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 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Default="00365AD2" w:rsidP="00584AAC">
            <w:r w:rsidRPr="001940D2">
              <w:t>на 2013-2020 годы»</w:t>
            </w:r>
            <w:r>
              <w:t>,</w:t>
            </w:r>
          </w:p>
          <w:p w:rsidR="00365AD2" w:rsidRPr="001940D2" w:rsidRDefault="00365AD2" w:rsidP="00584AAC">
            <w:r w:rsidRPr="00C22FED"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Default="00365AD2" w:rsidP="00584AAC">
            <w:r w:rsidRPr="001940D2">
              <w:t>Министерство образования Сахалинской области</w:t>
            </w:r>
            <w:r>
              <w:t>,</w:t>
            </w:r>
          </w:p>
          <w:p w:rsidR="00365AD2" w:rsidRPr="001940D2" w:rsidRDefault="00365AD2" w:rsidP="00584AAC">
            <w:r w:rsidRPr="00C22FED">
              <w:t>Управление социальной политики ГО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r w:rsidRPr="001940D2">
              <w:t>2015-2020</w:t>
            </w:r>
          </w:p>
        </w:tc>
        <w:tc>
          <w:tcPr>
            <w:tcW w:w="2268" w:type="dxa"/>
          </w:tcPr>
          <w:p w:rsidR="00365AD2" w:rsidRPr="001940D2" w:rsidRDefault="00365AD2" w:rsidP="00584AAC">
            <w:r w:rsidRPr="001940D2">
              <w:t>Повышение профессиональной компетенции педагогических работников, работающих с детьми-инвалидами и детьми с ограниченными возможностями здоровья</w:t>
            </w:r>
          </w:p>
          <w:p w:rsidR="00365AD2" w:rsidRPr="001940D2" w:rsidRDefault="00365AD2" w:rsidP="00F20997">
            <w:r w:rsidRPr="001940D2">
              <w:t xml:space="preserve">(показатель </w:t>
            </w:r>
            <w:r>
              <w:t>4)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2.</w:t>
            </w:r>
          </w:p>
        </w:tc>
        <w:tc>
          <w:tcPr>
            <w:tcW w:w="3509" w:type="dxa"/>
          </w:tcPr>
          <w:p w:rsidR="00365AD2" w:rsidRPr="001940D2" w:rsidRDefault="00365AD2" w:rsidP="000A70AE">
            <w:pPr>
              <w:tabs>
                <w:tab w:val="center" w:pos="4677"/>
                <w:tab w:val="right" w:pos="9355"/>
              </w:tabs>
            </w:pPr>
            <w:r w:rsidRPr="001940D2">
              <w:t>Внедрение модульной программы повышения квалификации «Современные подходы к организации образовательно-воспитательного процесса в работе с детьми, имеющими нарушения зрения» для педагогов общеобразовательных организаций, ДОУ</w:t>
            </w:r>
          </w:p>
        </w:tc>
        <w:tc>
          <w:tcPr>
            <w:tcW w:w="428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Постановление  Правительства Сахалинской области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от 28.06.2013 № 331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на 2013-2020 годы»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0A70AE"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Министерство образования Сахалинской области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0A70AE">
              <w:t>Управление социальной политики ГО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2015-2020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Повышение профессиональной компетенции педагогических работников, работающих с детьми-инвалидами и детьми с ОВЗ</w:t>
            </w:r>
          </w:p>
          <w:p w:rsidR="00365AD2" w:rsidRPr="001940D2" w:rsidRDefault="00365AD2" w:rsidP="00F20997">
            <w:pPr>
              <w:tabs>
                <w:tab w:val="center" w:pos="4677"/>
                <w:tab w:val="right" w:pos="9355"/>
              </w:tabs>
            </w:pPr>
            <w:r w:rsidRPr="001940D2">
              <w:t xml:space="preserve">(показатель </w:t>
            </w:r>
            <w:r>
              <w:t>4</w:t>
            </w:r>
            <w:r w:rsidRPr="001940D2">
              <w:t>)</w:t>
            </w:r>
          </w:p>
        </w:tc>
      </w:tr>
      <w:tr w:rsidR="00365AD2" w:rsidRPr="001940D2">
        <w:trPr>
          <w:trHeight w:val="2684"/>
        </w:trPr>
        <w:tc>
          <w:tcPr>
            <w:tcW w:w="710" w:type="dxa"/>
          </w:tcPr>
          <w:p w:rsidR="00365AD2" w:rsidRPr="001940D2" w:rsidRDefault="00365AD2" w:rsidP="00584AAC">
            <w:r w:rsidRPr="001940D2">
              <w:t>3.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Организация дополнительного профессионального образования по специальности «Дефектология: логопедия, олигофренопедагогика»</w:t>
            </w:r>
          </w:p>
        </w:tc>
        <w:tc>
          <w:tcPr>
            <w:tcW w:w="428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Постановление  Правительства Сахалинской области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от 28.06.2013 № 331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Default="00365AD2" w:rsidP="000A70AE">
            <w:pPr>
              <w:tabs>
                <w:tab w:val="center" w:pos="4677"/>
                <w:tab w:val="right" w:pos="9355"/>
              </w:tabs>
            </w:pPr>
            <w:r>
              <w:t>на 2013-2020 годы»,</w:t>
            </w:r>
          </w:p>
          <w:p w:rsidR="00365AD2" w:rsidRPr="001940D2" w:rsidRDefault="00365AD2" w:rsidP="000A70AE">
            <w:pPr>
              <w:tabs>
                <w:tab w:val="center" w:pos="4677"/>
                <w:tab w:val="right" w:pos="9355"/>
              </w:tabs>
            </w:pPr>
            <w:r w:rsidRPr="000A70AE"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Министерство образования Сахалинской области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0A70AE">
              <w:t>Управление социальной политики ГО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2015-2020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Повышение профессиональной компетенции педагогических работников, работающих с детьми-инвалидами и детьми с ограниченными возможностями здоровья</w:t>
            </w:r>
          </w:p>
          <w:p w:rsidR="00365AD2" w:rsidRPr="001940D2" w:rsidRDefault="00365AD2" w:rsidP="00F20997">
            <w:pPr>
              <w:tabs>
                <w:tab w:val="center" w:pos="4677"/>
                <w:tab w:val="right" w:pos="9355"/>
              </w:tabs>
            </w:pPr>
            <w:r w:rsidRPr="001940D2">
              <w:t xml:space="preserve">(показатель </w:t>
            </w:r>
            <w:r>
              <w:t>4</w:t>
            </w:r>
            <w:r w:rsidRPr="001940D2">
              <w:t>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4.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 w:rsidRPr="001940D2">
              <w:t>Проведение обучающих мероприятий для специалистов психолого-медико-педагогических комиссий, образовательных учреждений по вопросам реализации индивидуальной программы реабилитации ребенка-инвалида в части получения детьми-инвалидами образования в образовательных учреждениях</w:t>
            </w:r>
          </w:p>
        </w:tc>
        <w:tc>
          <w:tcPr>
            <w:tcW w:w="428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Постановление  Правительства Сахалинской области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от 28.06.2013 № 331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на 2013-2020 годы»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0A70AE"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Министерство образования Сахалинской области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0A70AE">
              <w:t>Управление социальной политики ГО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2015-2020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Повышение профессиональной компетенции педагогических работников, работающих с детьми-инвалидами и детьми с ограниченными возможностями здоровья</w:t>
            </w:r>
          </w:p>
          <w:p w:rsidR="00365AD2" w:rsidRPr="001940D2" w:rsidRDefault="00365AD2" w:rsidP="00F20997">
            <w:pPr>
              <w:tabs>
                <w:tab w:val="center" w:pos="4677"/>
                <w:tab w:val="right" w:pos="9355"/>
              </w:tabs>
            </w:pPr>
            <w:r w:rsidRPr="001940D2">
              <w:t xml:space="preserve">(показатель </w:t>
            </w:r>
            <w:r>
              <w:t>4</w:t>
            </w:r>
            <w:r w:rsidRPr="001940D2">
              <w:t>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5.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 w:rsidRPr="001940D2">
              <w:t>Проведение комплекса мероприятий для педагогических работников, оказывающих помощь детям, имеющим отклонения, на ранней стадии развития</w:t>
            </w:r>
          </w:p>
        </w:tc>
        <w:tc>
          <w:tcPr>
            <w:tcW w:w="428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Постановление  Правительства Сахалинской области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от 28.06.2013 № 331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 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на 2013-2020 годы»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0A70AE"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Министерство образования Сахалинской области</w:t>
            </w:r>
            <w:r>
              <w:t>,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0A70AE">
              <w:t>Управление социальной политики ГО «Александровск-Сахалинский район»</w:t>
            </w:r>
          </w:p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41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2015-2020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 w:rsidRPr="001940D2">
              <w:t>Повышение профессиональной компетенции специалистов, непосредственно работающих с детьми с ограниченными возможностями здоровья  раннего возраста и семьями, их воспитывающими</w:t>
            </w:r>
          </w:p>
          <w:p w:rsidR="00365AD2" w:rsidRPr="001940D2" w:rsidRDefault="00365AD2" w:rsidP="00F20997">
            <w:pPr>
              <w:tabs>
                <w:tab w:val="center" w:pos="4677"/>
                <w:tab w:val="right" w:pos="9355"/>
              </w:tabs>
            </w:pPr>
            <w:r w:rsidRPr="001940D2">
              <w:t xml:space="preserve">(показатель </w:t>
            </w:r>
            <w:r>
              <w:t>4</w:t>
            </w:r>
            <w:r w:rsidRPr="001940D2">
              <w:t>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6.</w:t>
            </w:r>
          </w:p>
        </w:tc>
        <w:tc>
          <w:tcPr>
            <w:tcW w:w="3509" w:type="dxa"/>
          </w:tcPr>
          <w:p w:rsidR="00365AD2" w:rsidRPr="001940D2" w:rsidRDefault="00365AD2" w:rsidP="005D005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0D2">
              <w:rPr>
                <w:lang w:eastAsia="en-US"/>
              </w:rPr>
              <w:t xml:space="preserve">Оказание услуг для организации обучения инвалидов на дому, в том числе с применением дистанционных технологий </w:t>
            </w:r>
          </w:p>
        </w:tc>
        <w:tc>
          <w:tcPr>
            <w:tcW w:w="4287" w:type="dxa"/>
          </w:tcPr>
          <w:p w:rsidR="00365AD2" w:rsidRPr="001940D2" w:rsidRDefault="00365AD2" w:rsidP="005D0054">
            <w:pPr>
              <w:tabs>
                <w:tab w:val="center" w:pos="4677"/>
                <w:tab w:val="right" w:pos="9355"/>
              </w:tabs>
            </w:pPr>
            <w:r w:rsidRPr="001940D2">
              <w:t xml:space="preserve">Постановление  Правительства Сахалинской области </w:t>
            </w:r>
          </w:p>
          <w:p w:rsidR="00365AD2" w:rsidRPr="001940D2" w:rsidRDefault="00365AD2" w:rsidP="005D0054">
            <w:pPr>
              <w:tabs>
                <w:tab w:val="center" w:pos="4677"/>
                <w:tab w:val="right" w:pos="9355"/>
              </w:tabs>
            </w:pPr>
            <w:r w:rsidRPr="001940D2">
              <w:t xml:space="preserve">от 28.06.2013 № 331 </w:t>
            </w:r>
          </w:p>
          <w:p w:rsidR="00365AD2" w:rsidRPr="001940D2" w:rsidRDefault="00365AD2" w:rsidP="005D0054">
            <w:pPr>
              <w:tabs>
                <w:tab w:val="center" w:pos="4677"/>
                <w:tab w:val="right" w:pos="9355"/>
              </w:tabs>
            </w:pPr>
            <w:r w:rsidRPr="001940D2">
              <w:t xml:space="preserve">«Об утверждении Государственной программы Сахалинской области «Развитие образования </w:t>
            </w:r>
          </w:p>
          <w:p w:rsidR="00365AD2" w:rsidRPr="001940D2" w:rsidRDefault="00365AD2" w:rsidP="005D0054">
            <w:pPr>
              <w:tabs>
                <w:tab w:val="center" w:pos="4677"/>
                <w:tab w:val="right" w:pos="9355"/>
              </w:tabs>
            </w:pPr>
            <w:r w:rsidRPr="001940D2">
              <w:t xml:space="preserve">в Сахалинской области </w:t>
            </w:r>
          </w:p>
          <w:p w:rsidR="00365AD2" w:rsidRPr="001940D2" w:rsidRDefault="00365AD2" w:rsidP="005D0054">
            <w:pPr>
              <w:tabs>
                <w:tab w:val="center" w:pos="4677"/>
                <w:tab w:val="right" w:pos="9355"/>
              </w:tabs>
            </w:pPr>
            <w:r w:rsidRPr="001940D2">
              <w:t>на 2013-2020 годы»</w:t>
            </w:r>
          </w:p>
          <w:p w:rsidR="00365AD2" w:rsidRPr="001940D2" w:rsidRDefault="00365AD2" w:rsidP="005D0054"/>
        </w:tc>
        <w:tc>
          <w:tcPr>
            <w:tcW w:w="3119" w:type="dxa"/>
          </w:tcPr>
          <w:p w:rsidR="00365AD2" w:rsidRDefault="00365AD2" w:rsidP="005D0054">
            <w:r w:rsidRPr="001940D2">
              <w:t>Министерство образования Сахалинской области</w:t>
            </w:r>
            <w:r>
              <w:t>,</w:t>
            </w:r>
          </w:p>
          <w:p w:rsidR="00365AD2" w:rsidRPr="001940D2" w:rsidRDefault="00365AD2" w:rsidP="005D0054">
            <w:r w:rsidRPr="000A70AE">
              <w:t>Управление социальной политики ГО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5D0054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2016-2020</w:t>
            </w:r>
          </w:p>
        </w:tc>
        <w:tc>
          <w:tcPr>
            <w:tcW w:w="2268" w:type="dxa"/>
          </w:tcPr>
          <w:p w:rsidR="00365AD2" w:rsidRPr="001940D2" w:rsidRDefault="00365AD2" w:rsidP="005D0054">
            <w:pPr>
              <w:tabs>
                <w:tab w:val="center" w:pos="4677"/>
                <w:tab w:val="right" w:pos="9355"/>
              </w:tabs>
            </w:pPr>
            <w:r w:rsidRPr="001940D2">
              <w:t>Повышение качества предоставляемых государственных услуг в сфере образования</w:t>
            </w:r>
          </w:p>
          <w:p w:rsidR="00365AD2" w:rsidRPr="001940D2" w:rsidRDefault="00365AD2" w:rsidP="00F20997">
            <w:pPr>
              <w:tabs>
                <w:tab w:val="center" w:pos="4677"/>
                <w:tab w:val="right" w:pos="9355"/>
              </w:tabs>
            </w:pPr>
            <w:r w:rsidRPr="001940D2">
              <w:t xml:space="preserve">(показатель </w:t>
            </w:r>
            <w:r>
              <w:t>4</w:t>
            </w:r>
            <w:r w:rsidRPr="001940D2">
              <w:t>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7.</w:t>
            </w:r>
          </w:p>
        </w:tc>
        <w:tc>
          <w:tcPr>
            <w:tcW w:w="3509" w:type="dxa"/>
          </w:tcPr>
          <w:p w:rsidR="00365AD2" w:rsidRPr="001940D2" w:rsidRDefault="00365AD2" w:rsidP="003C7580">
            <w:pPr>
              <w:autoSpaceDE w:val="0"/>
              <w:autoSpaceDN w:val="0"/>
              <w:adjustRightInd w:val="0"/>
            </w:pPr>
            <w:r w:rsidRPr="001940D2">
              <w:rPr>
                <w:lang w:eastAsia="en-US"/>
              </w:rPr>
              <w:t xml:space="preserve">Повышение квалификации и переподготовка тренеров-преподавателей и специалистов </w:t>
            </w:r>
            <w:r>
              <w:rPr>
                <w:lang w:eastAsia="en-US"/>
              </w:rPr>
              <w:t>ДЮСШ и общеобразовательных организаций,</w:t>
            </w:r>
            <w:r w:rsidRPr="001940D2">
              <w:rPr>
                <w:lang w:eastAsia="en-US"/>
              </w:rPr>
              <w:t xml:space="preserve"> проведение семинаров и конференций по вопросам развития адаптивной физической культуры и спорта</w:t>
            </w:r>
          </w:p>
        </w:tc>
        <w:tc>
          <w:tcPr>
            <w:tcW w:w="4287" w:type="dxa"/>
          </w:tcPr>
          <w:p w:rsidR="00365AD2" w:rsidRPr="001940D2" w:rsidRDefault="00365AD2" w:rsidP="00A0455E">
            <w:r w:rsidRPr="00B2145C">
              <w:t>Муниципальная программа «Развитие образования в городском округе «Александровск-Сахалинский район» на 2015-2020 годы», утвержденная  постановлением администрации ГО «Александровск-Сахалинский район»  №324 от 31.07.2014 г.</w:t>
            </w:r>
          </w:p>
        </w:tc>
        <w:tc>
          <w:tcPr>
            <w:tcW w:w="3119" w:type="dxa"/>
          </w:tcPr>
          <w:p w:rsidR="00365AD2" w:rsidRPr="001940D2" w:rsidRDefault="00365AD2" w:rsidP="00A0455E">
            <w:r w:rsidRPr="00B2145C">
              <w:t>Управление социальной политики ГО «Александровск-Сахалинский район»</w:t>
            </w:r>
          </w:p>
        </w:tc>
        <w:tc>
          <w:tcPr>
            <w:tcW w:w="1417" w:type="dxa"/>
          </w:tcPr>
          <w:p w:rsidR="00365AD2" w:rsidRPr="001940D2" w:rsidRDefault="00365AD2" w:rsidP="00A0455E">
            <w:r w:rsidRPr="001940D2">
              <w:t>2015-2019</w:t>
            </w:r>
          </w:p>
        </w:tc>
        <w:tc>
          <w:tcPr>
            <w:tcW w:w="2268" w:type="dxa"/>
          </w:tcPr>
          <w:p w:rsidR="00365AD2" w:rsidRPr="001940D2" w:rsidRDefault="00365AD2" w:rsidP="00A0455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0D2">
              <w:rPr>
                <w:lang w:eastAsia="en-US"/>
              </w:rPr>
              <w:t xml:space="preserve">Повышение квалификации </w:t>
            </w:r>
            <w:r>
              <w:rPr>
                <w:lang w:eastAsia="en-US"/>
              </w:rPr>
              <w:t xml:space="preserve">специалистов </w:t>
            </w:r>
            <w:r w:rsidRPr="001940D2">
              <w:rPr>
                <w:lang w:eastAsia="en-US"/>
              </w:rPr>
              <w:t>вопросам развития адаптивной физической культуры и спорта</w:t>
            </w:r>
          </w:p>
          <w:p w:rsidR="00365AD2" w:rsidRPr="001940D2" w:rsidRDefault="00365AD2" w:rsidP="00F20997">
            <w:pPr>
              <w:autoSpaceDE w:val="0"/>
              <w:autoSpaceDN w:val="0"/>
              <w:adjustRightInd w:val="0"/>
            </w:pPr>
            <w:r w:rsidRPr="001940D2">
              <w:rPr>
                <w:lang w:eastAsia="en-US"/>
              </w:rPr>
              <w:t xml:space="preserve">(показатель </w:t>
            </w:r>
            <w:r>
              <w:rPr>
                <w:lang w:eastAsia="en-US"/>
              </w:rPr>
              <w:t>4</w:t>
            </w:r>
            <w:r w:rsidRPr="001940D2">
              <w:rPr>
                <w:lang w:eastAsia="en-US"/>
              </w:rPr>
              <w:t>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8.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476585">
              <w:t>Проведение фестиваля творчества инвалидов</w:t>
            </w:r>
          </w:p>
        </w:tc>
        <w:tc>
          <w:tcPr>
            <w:tcW w:w="4287" w:type="dxa"/>
          </w:tcPr>
          <w:p w:rsidR="00365AD2" w:rsidRDefault="00365AD2" w:rsidP="00476585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476585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Pr="001940D2" w:rsidRDefault="00365AD2" w:rsidP="00584AAC">
            <w:r w:rsidRPr="00476585">
              <w:t>Управление социальной политики ГО «Александровск-Сахалинский район</w:t>
            </w:r>
          </w:p>
        </w:tc>
        <w:tc>
          <w:tcPr>
            <w:tcW w:w="1417" w:type="dxa"/>
          </w:tcPr>
          <w:p w:rsidR="00365AD2" w:rsidRPr="001940D2" w:rsidRDefault="00365AD2" w:rsidP="00584AAC">
            <w:r>
              <w:t>2016-2020</w:t>
            </w:r>
          </w:p>
        </w:tc>
        <w:tc>
          <w:tcPr>
            <w:tcW w:w="2268" w:type="dxa"/>
          </w:tcPr>
          <w:p w:rsidR="00365AD2" w:rsidRDefault="00365AD2" w:rsidP="00584AAC">
            <w:pPr>
              <w:autoSpaceDE w:val="0"/>
              <w:autoSpaceDN w:val="0"/>
              <w:adjustRightInd w:val="0"/>
            </w:pPr>
            <w:r>
              <w:t>Повышение уровня у</w:t>
            </w:r>
            <w:r w:rsidRPr="00476585">
              <w:t>частие инвалидов в социально-культурной жизни района</w:t>
            </w:r>
          </w:p>
          <w:p w:rsidR="00365AD2" w:rsidRPr="001940D2" w:rsidRDefault="00365AD2" w:rsidP="00584AAC">
            <w:pPr>
              <w:autoSpaceDE w:val="0"/>
              <w:autoSpaceDN w:val="0"/>
              <w:adjustRightInd w:val="0"/>
            </w:pPr>
            <w:r>
              <w:t>(показатель 6)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9.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autoSpaceDE w:val="0"/>
              <w:autoSpaceDN w:val="0"/>
              <w:adjustRightInd w:val="0"/>
            </w:pPr>
            <w:r w:rsidRPr="00476585">
              <w:t>Проведение районной спартакиады среди инвалидов</w:t>
            </w:r>
          </w:p>
        </w:tc>
        <w:tc>
          <w:tcPr>
            <w:tcW w:w="4287" w:type="dxa"/>
          </w:tcPr>
          <w:p w:rsidR="00365AD2" w:rsidRDefault="00365AD2" w:rsidP="00476585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476585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Pr="009F0B2F" w:rsidRDefault="00365AD2" w:rsidP="001A1FE6">
            <w:r w:rsidRPr="009F0B2F">
              <w:t>Управление социальной политики ГО «Александровск-Сахалинский район</w:t>
            </w:r>
          </w:p>
        </w:tc>
        <w:tc>
          <w:tcPr>
            <w:tcW w:w="1417" w:type="dxa"/>
          </w:tcPr>
          <w:p w:rsidR="00365AD2" w:rsidRPr="009F0B2F" w:rsidRDefault="00365AD2" w:rsidP="001A1FE6">
            <w:r w:rsidRPr="009F0B2F">
              <w:t>2016-2020</w:t>
            </w:r>
          </w:p>
        </w:tc>
        <w:tc>
          <w:tcPr>
            <w:tcW w:w="2268" w:type="dxa"/>
          </w:tcPr>
          <w:p w:rsidR="00365AD2" w:rsidRDefault="00365AD2" w:rsidP="001A1FE6">
            <w:r w:rsidRPr="009F0B2F">
              <w:t>Повышение уровня участие инвалидов в социально-культурной жизни района</w:t>
            </w:r>
          </w:p>
          <w:p w:rsidR="00365AD2" w:rsidRPr="009F0B2F" w:rsidRDefault="00365AD2" w:rsidP="001A1FE6">
            <w:r>
              <w:t>(показатель 6)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10.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476585">
              <w:t>Проведение Международного Дня инвалидов</w:t>
            </w:r>
          </w:p>
        </w:tc>
        <w:tc>
          <w:tcPr>
            <w:tcW w:w="4287" w:type="dxa"/>
          </w:tcPr>
          <w:p w:rsidR="00365AD2" w:rsidRDefault="00365AD2" w:rsidP="005D0054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5D0054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Pr="009F0B2F" w:rsidRDefault="00365AD2" w:rsidP="005D0054">
            <w:r w:rsidRPr="009F0B2F">
              <w:t>Управление социальной политики ГО «Александровск-Сахалинский район</w:t>
            </w:r>
          </w:p>
        </w:tc>
        <w:tc>
          <w:tcPr>
            <w:tcW w:w="1417" w:type="dxa"/>
          </w:tcPr>
          <w:p w:rsidR="00365AD2" w:rsidRPr="009F0B2F" w:rsidRDefault="00365AD2" w:rsidP="005D0054">
            <w:r w:rsidRPr="009F0B2F">
              <w:t>2016-2020</w:t>
            </w:r>
          </w:p>
        </w:tc>
        <w:tc>
          <w:tcPr>
            <w:tcW w:w="2268" w:type="dxa"/>
          </w:tcPr>
          <w:p w:rsidR="00365AD2" w:rsidRDefault="00365AD2" w:rsidP="005D0054">
            <w:r w:rsidRPr="009F0B2F">
              <w:t>Повышение уровня участие инвалидов в социально-культурной жизни района</w:t>
            </w:r>
          </w:p>
          <w:p w:rsidR="00365AD2" w:rsidRPr="009F0B2F" w:rsidRDefault="00365AD2" w:rsidP="005D0054">
            <w:r>
              <w:t>(показатель 6)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11.</w:t>
            </w:r>
          </w:p>
        </w:tc>
        <w:tc>
          <w:tcPr>
            <w:tcW w:w="3509" w:type="dxa"/>
          </w:tcPr>
          <w:p w:rsidR="00365AD2" w:rsidRPr="001940D2" w:rsidRDefault="00365AD2" w:rsidP="00584AAC">
            <w:r w:rsidRPr="009624F4">
              <w:t>Проведение концертов творческих коллективов Центрального районного дома культуры и образовательных учреждений  в доме-интернате для престарелых и инвалидов в с. Михайловка</w:t>
            </w:r>
          </w:p>
        </w:tc>
        <w:tc>
          <w:tcPr>
            <w:tcW w:w="4287" w:type="dxa"/>
          </w:tcPr>
          <w:p w:rsidR="00365AD2" w:rsidRDefault="00365AD2" w:rsidP="005D0054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5D0054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Pr="009F0B2F" w:rsidRDefault="00365AD2" w:rsidP="005D0054">
            <w:r w:rsidRPr="009F0B2F">
              <w:t>Управление социальной политики ГО «Александровск-Сахалинский район</w:t>
            </w:r>
          </w:p>
        </w:tc>
        <w:tc>
          <w:tcPr>
            <w:tcW w:w="1417" w:type="dxa"/>
          </w:tcPr>
          <w:p w:rsidR="00365AD2" w:rsidRPr="009F0B2F" w:rsidRDefault="00365AD2" w:rsidP="005D0054">
            <w:r w:rsidRPr="009F0B2F">
              <w:t>2016-2020</w:t>
            </w:r>
          </w:p>
        </w:tc>
        <w:tc>
          <w:tcPr>
            <w:tcW w:w="2268" w:type="dxa"/>
          </w:tcPr>
          <w:p w:rsidR="00365AD2" w:rsidRDefault="00365AD2" w:rsidP="005D0054">
            <w:r w:rsidRPr="009F0B2F">
              <w:t>Повышение уровня участие инвалидов в социально-культурной жизни района</w:t>
            </w:r>
          </w:p>
          <w:p w:rsidR="00365AD2" w:rsidRPr="009F0B2F" w:rsidRDefault="00365AD2" w:rsidP="005D0054">
            <w:r>
              <w:t>(показатель 6)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</w:t>
            </w:r>
            <w:r w:rsidRPr="001940D2">
              <w:rPr>
                <w:lang w:val="en-US"/>
              </w:rPr>
              <w:t>2</w:t>
            </w:r>
            <w:r w:rsidRPr="001940D2">
              <w:t>.</w:t>
            </w:r>
          </w:p>
        </w:tc>
        <w:tc>
          <w:tcPr>
            <w:tcW w:w="3509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</w:pPr>
            <w:r w:rsidRPr="009624F4">
              <w:t>Проведение Новогоднего праздника для детей-инвалидов</w:t>
            </w:r>
          </w:p>
        </w:tc>
        <w:tc>
          <w:tcPr>
            <w:tcW w:w="4287" w:type="dxa"/>
          </w:tcPr>
          <w:p w:rsidR="00365AD2" w:rsidRDefault="00365AD2" w:rsidP="005D0054">
            <w:r>
              <w:t>Подпрограмма  «Доступная среда» муниципальной программы</w:t>
            </w:r>
          </w:p>
          <w:p w:rsidR="00365AD2" w:rsidRPr="001940D2" w:rsidRDefault="00365AD2" w:rsidP="005D0054">
            <w:r>
              <w:t>«Совершенствование системы муниципального управления в городском округе «Александровск-Сахалинский район» на 2015-2020 годы», утвержденной постановлением администрации городского округа «Александровск-Сахалинский район» от 31.07.2014 № 326</w:t>
            </w:r>
          </w:p>
        </w:tc>
        <w:tc>
          <w:tcPr>
            <w:tcW w:w="3119" w:type="dxa"/>
          </w:tcPr>
          <w:p w:rsidR="00365AD2" w:rsidRPr="009F0B2F" w:rsidRDefault="00365AD2" w:rsidP="005D0054">
            <w:r w:rsidRPr="009F0B2F">
              <w:t>Управление социальной политики ГО «Александровск-Сахалинский район</w:t>
            </w:r>
          </w:p>
        </w:tc>
        <w:tc>
          <w:tcPr>
            <w:tcW w:w="1417" w:type="dxa"/>
          </w:tcPr>
          <w:p w:rsidR="00365AD2" w:rsidRPr="009F0B2F" w:rsidRDefault="00365AD2" w:rsidP="005D0054">
            <w:r w:rsidRPr="009F0B2F">
              <w:t>2016-2020</w:t>
            </w:r>
          </w:p>
        </w:tc>
        <w:tc>
          <w:tcPr>
            <w:tcW w:w="2268" w:type="dxa"/>
          </w:tcPr>
          <w:p w:rsidR="00365AD2" w:rsidRDefault="00365AD2" w:rsidP="005D0054">
            <w:r w:rsidRPr="009F0B2F">
              <w:t>Повышение уровня участие инвалидов в социально-культурной жизни района</w:t>
            </w:r>
          </w:p>
          <w:p w:rsidR="00365AD2" w:rsidRPr="009F0B2F" w:rsidRDefault="00365AD2" w:rsidP="005D0054">
            <w:r>
              <w:t>(показатель 6)</w:t>
            </w:r>
          </w:p>
        </w:tc>
      </w:tr>
      <w:tr w:rsidR="00365AD2" w:rsidRPr="001940D2">
        <w:trPr>
          <w:trHeight w:val="617"/>
        </w:trPr>
        <w:tc>
          <w:tcPr>
            <w:tcW w:w="710" w:type="dxa"/>
          </w:tcPr>
          <w:p w:rsidR="00365AD2" w:rsidRPr="001940D2" w:rsidRDefault="00365AD2" w:rsidP="00584AAC">
            <w:r w:rsidRPr="001940D2">
              <w:t>13.</w:t>
            </w:r>
          </w:p>
        </w:tc>
        <w:tc>
          <w:tcPr>
            <w:tcW w:w="3509" w:type="dxa"/>
          </w:tcPr>
          <w:p w:rsidR="00365AD2" w:rsidRPr="001940D2" w:rsidRDefault="00365AD2" w:rsidP="00DF5CA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0D2">
              <w:rPr>
                <w:lang w:eastAsia="en-US"/>
              </w:rPr>
              <w:t xml:space="preserve">Предоставление инвалидам </w:t>
            </w:r>
            <w:r>
              <w:rPr>
                <w:lang w:eastAsia="en-US"/>
              </w:rPr>
              <w:t xml:space="preserve">библиотечных </w:t>
            </w:r>
            <w:r w:rsidRPr="001940D2">
              <w:rPr>
                <w:lang w:eastAsia="en-US"/>
              </w:rPr>
              <w:t>услуг на дому</w:t>
            </w:r>
          </w:p>
        </w:tc>
        <w:tc>
          <w:tcPr>
            <w:tcW w:w="4287" w:type="dxa"/>
          </w:tcPr>
          <w:p w:rsidR="00365AD2" w:rsidRPr="001940D2" w:rsidRDefault="00365AD2" w:rsidP="00584AAC">
            <w:r w:rsidRPr="00DF5CA1">
              <w:t>Муниципальная программа «Развитие культуры на территории  городского округа «Александровск-Сахалинский район» на 2015-2020 годы», утвержденная  постановлением администрации ГО «Александровск-Сахалинский район»  №420 от 03.08.2015  г.</w:t>
            </w:r>
          </w:p>
        </w:tc>
        <w:tc>
          <w:tcPr>
            <w:tcW w:w="3119" w:type="dxa"/>
          </w:tcPr>
          <w:p w:rsidR="00365AD2" w:rsidRPr="001940D2" w:rsidRDefault="00365AD2" w:rsidP="00584AAC">
            <w:r w:rsidRPr="00476585">
              <w:t>Управление социальной политики ГО «Александровск-Сахалинский район</w:t>
            </w:r>
          </w:p>
        </w:tc>
        <w:tc>
          <w:tcPr>
            <w:tcW w:w="1417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  <w:ind w:right="-108"/>
            </w:pPr>
            <w:r w:rsidRPr="001940D2">
              <w:t>2016-2020</w:t>
            </w:r>
          </w:p>
        </w:tc>
        <w:tc>
          <w:tcPr>
            <w:tcW w:w="2268" w:type="dxa"/>
          </w:tcPr>
          <w:p w:rsidR="00365AD2" w:rsidRPr="001940D2" w:rsidRDefault="00365AD2" w:rsidP="00584AAC">
            <w:pPr>
              <w:tabs>
                <w:tab w:val="center" w:pos="4677"/>
                <w:tab w:val="right" w:pos="9355"/>
              </w:tabs>
            </w:pPr>
            <w:r>
              <w:t xml:space="preserve">Повышение  уровня доступности информации для инвалидов </w:t>
            </w:r>
          </w:p>
          <w:p w:rsidR="00365AD2" w:rsidRPr="001940D2" w:rsidRDefault="00365AD2" w:rsidP="00476585">
            <w:pPr>
              <w:tabs>
                <w:tab w:val="center" w:pos="4677"/>
                <w:tab w:val="right" w:pos="9355"/>
              </w:tabs>
            </w:pPr>
            <w:r w:rsidRPr="001940D2">
              <w:t xml:space="preserve">(показатель </w:t>
            </w:r>
            <w:r>
              <w:t>5</w:t>
            </w:r>
            <w:r w:rsidRPr="001940D2">
              <w:t>)</w:t>
            </w:r>
          </w:p>
        </w:tc>
      </w:tr>
    </w:tbl>
    <w:p w:rsidR="00365AD2" w:rsidRDefault="00365AD2"/>
    <w:sectPr w:rsidR="00365AD2" w:rsidSect="00AE3E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1A9B"/>
    <w:multiLevelType w:val="hybridMultilevel"/>
    <w:tmpl w:val="D4BCEF58"/>
    <w:lvl w:ilvl="0" w:tplc="5D4A4AD8">
      <w:start w:val="20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7693AAE"/>
    <w:multiLevelType w:val="hybridMultilevel"/>
    <w:tmpl w:val="7136B776"/>
    <w:lvl w:ilvl="0" w:tplc="720216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E63"/>
    <w:rsid w:val="00053B47"/>
    <w:rsid w:val="000620BD"/>
    <w:rsid w:val="00063711"/>
    <w:rsid w:val="000707C5"/>
    <w:rsid w:val="000755D5"/>
    <w:rsid w:val="00091404"/>
    <w:rsid w:val="00095262"/>
    <w:rsid w:val="000962DC"/>
    <w:rsid w:val="000A70AE"/>
    <w:rsid w:val="000C7380"/>
    <w:rsid w:val="00123E0C"/>
    <w:rsid w:val="00153D16"/>
    <w:rsid w:val="001940D2"/>
    <w:rsid w:val="001953BD"/>
    <w:rsid w:val="001A1FE6"/>
    <w:rsid w:val="001A410E"/>
    <w:rsid w:val="001D5ECB"/>
    <w:rsid w:val="001E0C2C"/>
    <w:rsid w:val="001E3ADD"/>
    <w:rsid w:val="001F79CB"/>
    <w:rsid w:val="00230956"/>
    <w:rsid w:val="002744B5"/>
    <w:rsid w:val="002B1DD9"/>
    <w:rsid w:val="003020C8"/>
    <w:rsid w:val="00354B81"/>
    <w:rsid w:val="00365AD2"/>
    <w:rsid w:val="003B06DE"/>
    <w:rsid w:val="003B1D88"/>
    <w:rsid w:val="003C7580"/>
    <w:rsid w:val="00402048"/>
    <w:rsid w:val="00450DC4"/>
    <w:rsid w:val="00471137"/>
    <w:rsid w:val="00471BF0"/>
    <w:rsid w:val="00476585"/>
    <w:rsid w:val="004965DD"/>
    <w:rsid w:val="004A0DC1"/>
    <w:rsid w:val="004A3DD0"/>
    <w:rsid w:val="004F27B0"/>
    <w:rsid w:val="00501270"/>
    <w:rsid w:val="005252CA"/>
    <w:rsid w:val="0057450D"/>
    <w:rsid w:val="005845CC"/>
    <w:rsid w:val="00584AAC"/>
    <w:rsid w:val="005A6BD0"/>
    <w:rsid w:val="005C3937"/>
    <w:rsid w:val="005D0054"/>
    <w:rsid w:val="005D5A6F"/>
    <w:rsid w:val="005F3907"/>
    <w:rsid w:val="005F5AD0"/>
    <w:rsid w:val="00696889"/>
    <w:rsid w:val="006F34E1"/>
    <w:rsid w:val="0074182D"/>
    <w:rsid w:val="007721E3"/>
    <w:rsid w:val="007C2123"/>
    <w:rsid w:val="007C6FA0"/>
    <w:rsid w:val="007F2D0A"/>
    <w:rsid w:val="0086364E"/>
    <w:rsid w:val="008741F9"/>
    <w:rsid w:val="0087539F"/>
    <w:rsid w:val="00887FE5"/>
    <w:rsid w:val="0089776D"/>
    <w:rsid w:val="00906875"/>
    <w:rsid w:val="009624F4"/>
    <w:rsid w:val="00986A60"/>
    <w:rsid w:val="009D2014"/>
    <w:rsid w:val="009E2721"/>
    <w:rsid w:val="009E3691"/>
    <w:rsid w:val="009F0B2F"/>
    <w:rsid w:val="009F4AB9"/>
    <w:rsid w:val="00A0455E"/>
    <w:rsid w:val="00A40D8C"/>
    <w:rsid w:val="00A437DA"/>
    <w:rsid w:val="00A53E07"/>
    <w:rsid w:val="00A6788F"/>
    <w:rsid w:val="00A73CD7"/>
    <w:rsid w:val="00A76A4C"/>
    <w:rsid w:val="00A8675F"/>
    <w:rsid w:val="00AA3635"/>
    <w:rsid w:val="00AE3E63"/>
    <w:rsid w:val="00AF3EF2"/>
    <w:rsid w:val="00B1729A"/>
    <w:rsid w:val="00B2145C"/>
    <w:rsid w:val="00B336B7"/>
    <w:rsid w:val="00B42409"/>
    <w:rsid w:val="00B46A50"/>
    <w:rsid w:val="00BF7521"/>
    <w:rsid w:val="00BF7897"/>
    <w:rsid w:val="00C22FED"/>
    <w:rsid w:val="00C26378"/>
    <w:rsid w:val="00C7079E"/>
    <w:rsid w:val="00C94DED"/>
    <w:rsid w:val="00CB488C"/>
    <w:rsid w:val="00CF4624"/>
    <w:rsid w:val="00D2095A"/>
    <w:rsid w:val="00D565EA"/>
    <w:rsid w:val="00DA2C3F"/>
    <w:rsid w:val="00DF5CA1"/>
    <w:rsid w:val="00E20E9B"/>
    <w:rsid w:val="00E45345"/>
    <w:rsid w:val="00E84A9F"/>
    <w:rsid w:val="00EC2039"/>
    <w:rsid w:val="00ED2B05"/>
    <w:rsid w:val="00F20997"/>
    <w:rsid w:val="00F64D44"/>
    <w:rsid w:val="00F76ABD"/>
    <w:rsid w:val="00F97F60"/>
    <w:rsid w:val="00FB3D05"/>
    <w:rsid w:val="00FE2216"/>
    <w:rsid w:val="00FF4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E6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E3E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3E6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E3E63"/>
  </w:style>
  <w:style w:type="paragraph" w:styleId="Footer">
    <w:name w:val="footer"/>
    <w:basedOn w:val="Normal"/>
    <w:link w:val="FooterChar"/>
    <w:uiPriority w:val="99"/>
    <w:rsid w:val="00AE3E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3E63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AE3E63"/>
    <w:pPr>
      <w:spacing w:before="100" w:beforeAutospacing="1" w:after="100" w:afterAutospacing="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3E63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E3E63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D76EB5"/>
    <w:rPr>
      <w:rFonts w:ascii="Times New Roman" w:eastAsia="Times New Roman" w:hAnsi="Times New Roman"/>
      <w:sz w:val="0"/>
      <w:szCs w:val="0"/>
    </w:rPr>
  </w:style>
  <w:style w:type="paragraph" w:customStyle="1" w:styleId="ConsPlusNormal">
    <w:name w:val="ConsPlusNormal"/>
    <w:uiPriority w:val="99"/>
    <w:rsid w:val="00AE3E63"/>
    <w:pPr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AE3E63"/>
    <w:pPr>
      <w:ind w:left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230</TotalTime>
  <Pages>12</Pages>
  <Words>3189</Words>
  <Characters>18178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2015-10-19T01:24:00Z</cp:lastPrinted>
  <dcterms:created xsi:type="dcterms:W3CDTF">2015-09-22T20:38:00Z</dcterms:created>
  <dcterms:modified xsi:type="dcterms:W3CDTF">2015-10-19T01:25:00Z</dcterms:modified>
</cp:coreProperties>
</file>